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B2258" w14:textId="4A0C5D19" w:rsidR="007C09C2" w:rsidRPr="00B25DD0" w:rsidRDefault="007C09C2" w:rsidP="007C09C2">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3GPP TSG-RAN WG2 Meeting #1</w:t>
      </w:r>
      <w:r>
        <w:rPr>
          <w:rFonts w:ascii="Arial" w:eastAsia="MS Mincho" w:hAnsi="Arial"/>
          <w:b/>
          <w:sz w:val="22"/>
          <w:szCs w:val="22"/>
          <w:lang w:val="de-DE" w:eastAsia="x-none"/>
        </w:rPr>
        <w:t>30</w:t>
      </w:r>
      <w:r w:rsidRPr="00B25DD0">
        <w:rPr>
          <w:rFonts w:ascii="Arial" w:eastAsia="MS Mincho" w:hAnsi="Arial"/>
          <w:b/>
          <w:sz w:val="22"/>
          <w:szCs w:val="22"/>
          <w:lang w:val="de-DE" w:eastAsia="x-none"/>
        </w:rPr>
        <w:tab/>
      </w:r>
      <w:r w:rsidR="000D43BD" w:rsidRPr="000D43BD">
        <w:rPr>
          <w:rFonts w:ascii="Arial" w:eastAsia="MS Mincho" w:hAnsi="Arial"/>
          <w:b/>
          <w:sz w:val="22"/>
          <w:szCs w:val="22"/>
          <w:lang w:val="de-DE" w:eastAsia="x-none"/>
        </w:rPr>
        <w:t>R2-2504477</w:t>
      </w:r>
    </w:p>
    <w:p w14:paraId="66012BE9" w14:textId="77777777" w:rsidR="007C09C2" w:rsidRPr="00E0578C" w:rsidRDefault="007C09C2" w:rsidP="007C09C2">
      <w:pPr>
        <w:pStyle w:val="af0"/>
        <w:spacing w:before="120"/>
        <w:jc w:val="both"/>
        <w:rPr>
          <w:rFonts w:eastAsia="MS Mincho"/>
          <w:sz w:val="22"/>
          <w:szCs w:val="24"/>
          <w:lang w:val="de-DE" w:eastAsia="x-none"/>
        </w:rPr>
      </w:pPr>
      <w:r w:rsidRPr="00DA184D">
        <w:rPr>
          <w:rFonts w:eastAsia="MS Mincho"/>
          <w:sz w:val="22"/>
          <w:szCs w:val="24"/>
          <w:lang w:val="de-DE" w:eastAsia="x-none"/>
        </w:rPr>
        <w:t>St.Julians, Malta,</w:t>
      </w:r>
      <w:r w:rsidRPr="00DA184D">
        <w:rPr>
          <w:lang w:val="en-US"/>
        </w:rPr>
        <w:t xml:space="preserve"> </w:t>
      </w:r>
      <w:r w:rsidRPr="00DA184D">
        <w:rPr>
          <w:sz w:val="22"/>
          <w:szCs w:val="24"/>
          <w:lang w:val="en-US"/>
        </w:rPr>
        <w:t>May 19</w:t>
      </w:r>
      <w:r w:rsidRPr="00DA184D">
        <w:rPr>
          <w:sz w:val="22"/>
          <w:szCs w:val="24"/>
          <w:vertAlign w:val="superscript"/>
          <w:lang w:val="en-US"/>
        </w:rPr>
        <w:t>th</w:t>
      </w:r>
      <w:r w:rsidRPr="00DA184D">
        <w:rPr>
          <w:sz w:val="22"/>
          <w:szCs w:val="24"/>
          <w:lang w:val="en-US"/>
        </w:rPr>
        <w:t xml:space="preserve"> – 23</w:t>
      </w:r>
      <w:r w:rsidRPr="00DA184D">
        <w:rPr>
          <w:sz w:val="22"/>
          <w:szCs w:val="24"/>
          <w:vertAlign w:val="superscript"/>
          <w:lang w:val="en-US"/>
        </w:rPr>
        <w:t>rd</w:t>
      </w:r>
      <w:r>
        <w:rPr>
          <w:rFonts w:eastAsia="MS Mincho"/>
          <w:sz w:val="22"/>
          <w:szCs w:val="24"/>
          <w:lang w:val="de-DE" w:eastAsia="x-none"/>
        </w:rPr>
        <w:t xml:space="preserve">, </w:t>
      </w:r>
      <w:r w:rsidRPr="00EC6711">
        <w:rPr>
          <w:rFonts w:eastAsia="MS Mincho"/>
          <w:sz w:val="22"/>
          <w:szCs w:val="24"/>
          <w:lang w:val="de-DE" w:eastAsia="x-none"/>
        </w:rPr>
        <w:t>2025</w:t>
      </w:r>
    </w:p>
    <w:p w14:paraId="78AF63CC" w14:textId="77777777" w:rsidR="008A48D8" w:rsidRPr="000A3EB5" w:rsidRDefault="008A48D8" w:rsidP="00CC3493">
      <w:pPr>
        <w:pStyle w:val="af0"/>
        <w:jc w:val="both"/>
        <w:rPr>
          <w:rFonts w:eastAsiaTheme="minorEastAsia"/>
          <w:bCs/>
          <w:sz w:val="28"/>
          <w:lang w:val="de-DE"/>
        </w:rPr>
      </w:pPr>
    </w:p>
    <w:p w14:paraId="263F7E50" w14:textId="09105565" w:rsidR="00E5433F" w:rsidRPr="00050BD2" w:rsidRDefault="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8.8.4</w:t>
      </w:r>
    </w:p>
    <w:p w14:paraId="6CDD9A34" w14:textId="7A4A7658" w:rsidR="00E5433F" w:rsidRPr="00050BD2" w:rsidRDefault="00D853B1">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2EF32B74" w:rsidR="009C535A" w:rsidRDefault="00E5433F" w:rsidP="00070B1C">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the support of </w:t>
      </w:r>
      <w:r w:rsidR="00805CC9">
        <w:rPr>
          <w:rFonts w:ascii="Arial" w:hAnsi="Arial" w:cs="Arial"/>
          <w:b/>
          <w:sz w:val="22"/>
        </w:rPr>
        <w:t>b</w:t>
      </w:r>
      <w:r w:rsidR="00AE4E04" w:rsidRPr="00AE4E04">
        <w:rPr>
          <w:rFonts w:ascii="Arial" w:hAnsi="Arial" w:cs="Arial"/>
          <w:b/>
          <w:sz w:val="22"/>
        </w:rPr>
        <w:t>roadcast service</w:t>
      </w:r>
    </w:p>
    <w:p w14:paraId="7E1D6554" w14:textId="5F25B71F" w:rsidR="00E5433F" w:rsidRPr="00050BD2" w:rsidRDefault="00E5433F" w:rsidP="00070B1C">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rsidP="00CC3493">
      <w:pPr>
        <w:pStyle w:val="1"/>
        <w:jc w:val="both"/>
        <w:rPr>
          <w:rFonts w:ascii="Times New Roman" w:hAnsi="Times New Roman"/>
          <w:b/>
          <w:bCs/>
          <w:sz w:val="20"/>
          <w:u w:val="single"/>
          <w:lang w:val="en-US"/>
        </w:rPr>
      </w:pPr>
      <w:r>
        <w:t>1</w:t>
      </w:r>
      <w:r>
        <w:tab/>
        <w:t>Introduction</w:t>
      </w:r>
    </w:p>
    <w:p w14:paraId="59FE5346" w14:textId="17F3A8FD" w:rsidR="00C81520" w:rsidRDefault="00C81520">
      <w:pPr>
        <w:spacing w:beforeLines="50" w:before="120"/>
        <w:jc w:val="both"/>
        <w:rPr>
          <w:lang w:eastAsia="zh-CN"/>
        </w:rPr>
      </w:pPr>
      <w:r>
        <w:rPr>
          <w:lang w:eastAsia="zh-CN"/>
        </w:rPr>
        <w:t xml:space="preserve">During the </w:t>
      </w:r>
      <w:r w:rsidR="00C35E94">
        <w:rPr>
          <w:rFonts w:hint="eastAsia"/>
          <w:lang w:eastAsia="zh-CN"/>
        </w:rPr>
        <w:t>previous</w:t>
      </w:r>
      <w:r w:rsidR="00C35E94">
        <w:rPr>
          <w:lang w:eastAsia="zh-CN"/>
        </w:rPr>
        <w:t xml:space="preserve"> </w:t>
      </w:r>
      <w:r>
        <w:rPr>
          <w:lang w:eastAsia="zh-CN"/>
        </w:rPr>
        <w:t>meeting</w:t>
      </w:r>
      <w:r w:rsidR="00C35E94">
        <w:rPr>
          <w:lang w:eastAsia="zh-CN"/>
        </w:rPr>
        <w:t>s</w:t>
      </w:r>
      <w:r>
        <w:rPr>
          <w:lang w:eastAsia="zh-CN"/>
        </w:rPr>
        <w:t xml:space="preserve"> </w:t>
      </w:r>
      <w:r w:rsidR="00C35E94">
        <w:rPr>
          <w:lang w:eastAsia="zh-CN"/>
        </w:rPr>
        <w:t xml:space="preserve">for </w:t>
      </w:r>
      <w:r>
        <w:rPr>
          <w:lang w:eastAsia="zh-CN"/>
        </w:rPr>
        <w:t>Rel-19</w:t>
      </w:r>
      <w:r w:rsidR="00C35E94">
        <w:rPr>
          <w:lang w:eastAsia="zh-CN"/>
        </w:rPr>
        <w:t xml:space="preserve"> NTN</w:t>
      </w:r>
      <w:r>
        <w:rPr>
          <w:lang w:eastAsia="zh-CN"/>
        </w:rPr>
        <w:t xml:space="preserve">, RAN2 clarified use cases of the broadcast service in NTN system and </w:t>
      </w:r>
      <w:r w:rsidR="00B85D2C">
        <w:rPr>
          <w:rFonts w:hint="eastAsia"/>
          <w:lang w:eastAsia="zh-CN"/>
        </w:rPr>
        <w:t>made</w:t>
      </w:r>
      <w:r w:rsidR="00B85D2C">
        <w:rPr>
          <w:lang w:eastAsia="zh-CN"/>
        </w:rPr>
        <w:t xml:space="preserve"> some basic </w:t>
      </w:r>
      <w:r w:rsidR="00447853">
        <w:rPr>
          <w:lang w:eastAsia="zh-CN"/>
        </w:rPr>
        <w:t>agreements</w:t>
      </w:r>
      <w:r w:rsidR="000263FB">
        <w:rPr>
          <w:lang w:eastAsia="zh-CN"/>
        </w:rPr>
        <w:t xml:space="preserve"> during RAN2#</w:t>
      </w:r>
      <w:r w:rsidR="00C77511">
        <w:rPr>
          <w:lang w:eastAsia="zh-CN"/>
        </w:rPr>
        <w:t xml:space="preserve">129 </w:t>
      </w:r>
      <w:r w:rsidR="00C55C25">
        <w:rPr>
          <w:lang w:eastAsia="zh-CN"/>
        </w:rPr>
        <w:t xml:space="preserve">bis </w:t>
      </w:r>
      <w:r w:rsidR="000263FB">
        <w:rPr>
          <w:lang w:eastAsia="zh-CN"/>
        </w:rPr>
        <w:t>meeting</w:t>
      </w:r>
      <w:r w:rsidR="00447853">
        <w:rPr>
          <w:lang w:eastAsia="zh-CN"/>
        </w:rPr>
        <w:t xml:space="preserve"> as follows.</w:t>
      </w:r>
    </w:p>
    <w:tbl>
      <w:tblPr>
        <w:tblStyle w:val="af5"/>
        <w:tblW w:w="0" w:type="auto"/>
        <w:tblLook w:val="04A0" w:firstRow="1" w:lastRow="0" w:firstColumn="1" w:lastColumn="0" w:noHBand="0" w:noVBand="1"/>
      </w:tblPr>
      <w:tblGrid>
        <w:gridCol w:w="9631"/>
      </w:tblGrid>
      <w:tr w:rsidR="00C35E94" w14:paraId="369009CD" w14:textId="77777777" w:rsidTr="00C35E94">
        <w:tc>
          <w:tcPr>
            <w:tcW w:w="9631" w:type="dxa"/>
          </w:tcPr>
          <w:p w14:paraId="271793FD" w14:textId="77777777" w:rsidR="00C55C25" w:rsidRPr="00C55C25" w:rsidRDefault="00C55C25" w:rsidP="00C55C25">
            <w:pPr>
              <w:pStyle w:val="Doc-text2"/>
              <w:tabs>
                <w:tab w:val="clear" w:pos="1622"/>
              </w:tabs>
              <w:spacing w:line="276" w:lineRule="auto"/>
              <w:ind w:left="316"/>
              <w:jc w:val="both"/>
              <w:rPr>
                <w:rFonts w:cs="Arial"/>
                <w:szCs w:val="20"/>
              </w:rPr>
            </w:pPr>
            <w:r w:rsidRPr="00C55C25">
              <w:rPr>
                <w:rFonts w:cs="Arial"/>
                <w:szCs w:val="20"/>
              </w:rPr>
              <w:t>Agreements:</w:t>
            </w:r>
          </w:p>
          <w:p w14:paraId="4E9512C6" w14:textId="77777777" w:rsidR="00C55C25" w:rsidRPr="00C55C25" w:rsidRDefault="00C55C25" w:rsidP="00C55C25">
            <w:pPr>
              <w:pStyle w:val="Doc-text2"/>
              <w:tabs>
                <w:tab w:val="clear" w:pos="1622"/>
              </w:tabs>
              <w:spacing w:line="276" w:lineRule="auto"/>
              <w:ind w:left="316" w:hanging="284"/>
              <w:jc w:val="both"/>
              <w:rPr>
                <w:rFonts w:cs="Arial"/>
                <w:szCs w:val="20"/>
              </w:rPr>
            </w:pPr>
            <w:r w:rsidRPr="00C55C25">
              <w:rPr>
                <w:rFonts w:cs="Arial"/>
                <w:szCs w:val="20"/>
              </w:rPr>
              <w:t xml:space="preserve">1. RAN2 understands the Intended service areas of all MBS broadcast services of the current serving cell that need to be geo-fenced will be included in the new </w:t>
            </w:r>
            <w:proofErr w:type="spellStart"/>
            <w:r w:rsidRPr="00C55C25">
              <w:rPr>
                <w:rFonts w:cs="Arial"/>
                <w:szCs w:val="20"/>
              </w:rPr>
              <w:t>SIBxx</w:t>
            </w:r>
            <w:proofErr w:type="spellEnd"/>
            <w:r w:rsidRPr="00C55C25">
              <w:rPr>
                <w:rFonts w:cs="Arial"/>
                <w:szCs w:val="20"/>
              </w:rPr>
              <w:t xml:space="preserve"> (no spec impacts)</w:t>
            </w:r>
          </w:p>
          <w:p w14:paraId="47FE02CE" w14:textId="77777777" w:rsidR="00C55C25" w:rsidRPr="00C55C25" w:rsidRDefault="00C55C25" w:rsidP="00C55C25">
            <w:pPr>
              <w:pStyle w:val="Doc-text2"/>
              <w:tabs>
                <w:tab w:val="clear" w:pos="1622"/>
              </w:tabs>
              <w:spacing w:line="276" w:lineRule="auto"/>
              <w:ind w:left="316" w:hanging="284"/>
              <w:jc w:val="both"/>
              <w:rPr>
                <w:rFonts w:cs="Arial"/>
                <w:szCs w:val="20"/>
              </w:rPr>
            </w:pPr>
            <w:r w:rsidRPr="00C55C25">
              <w:rPr>
                <w:rFonts w:cs="Arial"/>
                <w:szCs w:val="20"/>
              </w:rPr>
              <w:t>2. If UE knows it’s not in any intended service areas of any MBS services the UE is interested into, the UE may not need to acquire MCCH</w:t>
            </w:r>
          </w:p>
          <w:p w14:paraId="76BE809C" w14:textId="77777777" w:rsidR="00C55C25" w:rsidRPr="00C55C25" w:rsidRDefault="00C55C25" w:rsidP="00C55C25">
            <w:pPr>
              <w:pStyle w:val="Doc-text2"/>
              <w:tabs>
                <w:tab w:val="clear" w:pos="1622"/>
              </w:tabs>
              <w:spacing w:line="276" w:lineRule="auto"/>
              <w:ind w:left="316" w:hanging="316"/>
              <w:jc w:val="both"/>
              <w:rPr>
                <w:rFonts w:cs="Arial"/>
                <w:szCs w:val="20"/>
              </w:rPr>
            </w:pPr>
            <w:r w:rsidRPr="00C55C25">
              <w:rPr>
                <w:rFonts w:cs="Arial"/>
                <w:szCs w:val="20"/>
              </w:rPr>
              <w:t>3. If no intended service area is explicitly indicated (</w:t>
            </w:r>
            <w:proofErr w:type="gramStart"/>
            <w:r w:rsidRPr="00C55C25">
              <w:rPr>
                <w:rFonts w:cs="Arial"/>
                <w:szCs w:val="20"/>
              </w:rPr>
              <w:t>e.g.</w:t>
            </w:r>
            <w:proofErr w:type="gramEnd"/>
            <w:r w:rsidRPr="00C55C25">
              <w:rPr>
                <w:rFonts w:cs="Arial"/>
                <w:szCs w:val="20"/>
              </w:rPr>
              <w:t xml:space="preserve"> in </w:t>
            </w:r>
            <w:proofErr w:type="spellStart"/>
            <w:r w:rsidRPr="00C55C25">
              <w:rPr>
                <w:rFonts w:cs="Arial"/>
                <w:szCs w:val="20"/>
              </w:rPr>
              <w:t>SIBxx</w:t>
            </w:r>
            <w:proofErr w:type="spellEnd"/>
            <w:r w:rsidRPr="00C55C25">
              <w:rPr>
                <w:rFonts w:cs="Arial"/>
                <w:szCs w:val="20"/>
              </w:rPr>
              <w:t xml:space="preserve">) for a MBS service the UE is interested into, existing </w:t>
            </w:r>
            <w:proofErr w:type="spellStart"/>
            <w:r w:rsidRPr="00C55C25">
              <w:rPr>
                <w:rFonts w:cs="Arial"/>
                <w:szCs w:val="20"/>
              </w:rPr>
              <w:t>behavior</w:t>
            </w:r>
            <w:proofErr w:type="spellEnd"/>
            <w:r w:rsidRPr="00C55C25">
              <w:rPr>
                <w:rFonts w:cs="Arial"/>
                <w:szCs w:val="20"/>
              </w:rPr>
              <w:t xml:space="preserve"> applies.</w:t>
            </w:r>
          </w:p>
          <w:p w14:paraId="538DDEC1" w14:textId="66F00391" w:rsidR="00C55C25" w:rsidRPr="00C55C25" w:rsidRDefault="00C55C25" w:rsidP="00C55C25">
            <w:pPr>
              <w:pStyle w:val="Doc-text2"/>
              <w:tabs>
                <w:tab w:val="clear" w:pos="1622"/>
                <w:tab w:val="left" w:pos="426"/>
              </w:tabs>
              <w:spacing w:line="276" w:lineRule="auto"/>
              <w:ind w:left="0" w:firstLine="0"/>
              <w:jc w:val="both"/>
              <w:rPr>
                <w:rFonts w:eastAsia="Times New Roman" w:cs="Arial"/>
                <w:lang w:val="en-US" w:eastAsia="zh-CN"/>
              </w:rPr>
            </w:pPr>
            <w:r w:rsidRPr="00C55C25">
              <w:rPr>
                <w:rFonts w:cs="Arial"/>
                <w:szCs w:val="20"/>
              </w:rPr>
              <w:t xml:space="preserve">4. The field </w:t>
            </w:r>
            <w:proofErr w:type="spellStart"/>
            <w:r w:rsidRPr="00C55C25">
              <w:rPr>
                <w:rFonts w:cs="Arial"/>
                <w:szCs w:val="20"/>
              </w:rPr>
              <w:t>warningAreaCoordinates</w:t>
            </w:r>
            <w:proofErr w:type="spellEnd"/>
            <w:r w:rsidRPr="00C55C25">
              <w:rPr>
                <w:rFonts w:cs="Arial"/>
                <w:szCs w:val="20"/>
              </w:rPr>
              <w:t xml:space="preserve"> is included in SIB6 while the field </w:t>
            </w:r>
            <w:proofErr w:type="spellStart"/>
            <w:r w:rsidRPr="00C55C25">
              <w:rPr>
                <w:rFonts w:cs="Arial"/>
                <w:szCs w:val="20"/>
              </w:rPr>
              <w:t>warningAreaCoordinatesSegment</w:t>
            </w:r>
            <w:proofErr w:type="spellEnd"/>
            <w:r w:rsidRPr="00C55C25">
              <w:rPr>
                <w:rFonts w:cs="Arial"/>
                <w:szCs w:val="20"/>
              </w:rPr>
              <w:t xml:space="preserve"> is included in SIB7 for ETWS primary/secondary notification to indicate Warning Area Coordinates IE.</w:t>
            </w:r>
          </w:p>
          <w:p w14:paraId="75D990AC" w14:textId="3B423F5F" w:rsidR="00C35E94" w:rsidRPr="00C55C25" w:rsidRDefault="00C35E94" w:rsidP="00E979D5">
            <w:pPr>
              <w:widowControl w:val="0"/>
              <w:autoSpaceDE w:val="0"/>
              <w:autoSpaceDN w:val="0"/>
              <w:adjustRightInd w:val="0"/>
              <w:spacing w:after="0" w:line="276" w:lineRule="auto"/>
              <w:ind w:left="167" w:hanging="167"/>
              <w:contextualSpacing/>
              <w:rPr>
                <w:rFonts w:ascii="Arial" w:eastAsia="Times New Roman" w:hAnsi="Arial" w:cs="Arial"/>
                <w:lang w:val="en-US" w:eastAsia="zh-CN"/>
              </w:rPr>
            </w:pPr>
          </w:p>
        </w:tc>
      </w:tr>
    </w:tbl>
    <w:p w14:paraId="69A01D0C" w14:textId="194672D3" w:rsidR="003604D4" w:rsidRPr="003604D4" w:rsidRDefault="006B68A2" w:rsidP="00CC3493">
      <w:pPr>
        <w:spacing w:beforeLines="50" w:before="120"/>
        <w:jc w:val="both"/>
        <w:rPr>
          <w:lang w:eastAsia="zh-CN"/>
        </w:rPr>
      </w:pPr>
      <w:bookmarkStart w:id="0" w:name="_Hlk134451243"/>
      <w:r>
        <w:rPr>
          <w:lang w:eastAsia="zh-CN"/>
        </w:rPr>
        <w:t xml:space="preserve">In this contribution, we would further discuss how to </w:t>
      </w:r>
      <w:r w:rsidR="00805CC9">
        <w:rPr>
          <w:lang w:eastAsia="zh-CN"/>
        </w:rPr>
        <w:t>provide the broadcast service via NTN</w:t>
      </w:r>
      <w:r>
        <w:rPr>
          <w:lang w:eastAsia="zh-CN"/>
        </w:rPr>
        <w:t xml:space="preserve"> based on the previous agreements</w:t>
      </w:r>
      <w:r w:rsidR="003604D4">
        <w:rPr>
          <w:lang w:eastAsia="zh-CN"/>
        </w:rPr>
        <w:t>.</w:t>
      </w:r>
    </w:p>
    <w:bookmarkEnd w:id="0"/>
    <w:p w14:paraId="49B5CBBB" w14:textId="04602DFC" w:rsidR="008A48D8" w:rsidRDefault="00124F8D" w:rsidP="00CC3493">
      <w:pPr>
        <w:pStyle w:val="1"/>
        <w:numPr>
          <w:ilvl w:val="0"/>
          <w:numId w:val="4"/>
        </w:numPr>
        <w:jc w:val="both"/>
      </w:pPr>
      <w:r>
        <w:t>Discussion</w:t>
      </w:r>
      <w:r w:rsidR="00F90FD1">
        <w:t xml:space="preserve"> </w:t>
      </w:r>
    </w:p>
    <w:p w14:paraId="65321F19" w14:textId="525BCEFE" w:rsidR="003447B0" w:rsidRDefault="003447B0" w:rsidP="003447B0">
      <w:pPr>
        <w:spacing w:beforeLines="50" w:before="120"/>
        <w:jc w:val="both"/>
        <w:rPr>
          <w:bCs/>
          <w:lang w:eastAsia="zh-CN"/>
        </w:rPr>
      </w:pPr>
      <w:r w:rsidRPr="00284ACE">
        <w:rPr>
          <w:bCs/>
          <w:lang w:eastAsia="zh-CN"/>
        </w:rPr>
        <w:t xml:space="preserve">In the current specification, </w:t>
      </w:r>
      <w:r>
        <w:rPr>
          <w:bCs/>
          <w:lang w:eastAsia="zh-CN"/>
        </w:rPr>
        <w:t xml:space="preserve">UE could avoid </w:t>
      </w:r>
      <w:r>
        <w:rPr>
          <w:lang w:val="en-US" w:eastAsia="zh-CN"/>
        </w:rPr>
        <w:t xml:space="preserve">acquiring </w:t>
      </w:r>
      <w:r>
        <w:rPr>
          <w:bCs/>
          <w:lang w:eastAsia="zh-CN"/>
        </w:rPr>
        <w:t xml:space="preserve">MCCH for the local broad cast service as shown in the below. Based on the assumption that the ISA may be quite static, </w:t>
      </w:r>
      <w:r>
        <w:rPr>
          <w:rFonts w:hint="eastAsia"/>
          <w:bCs/>
          <w:lang w:eastAsia="zh-CN"/>
        </w:rPr>
        <w:t>i</w:t>
      </w:r>
      <w:r>
        <w:rPr>
          <w:bCs/>
          <w:lang w:eastAsia="zh-CN"/>
        </w:rPr>
        <w:t xml:space="preserve">t is also beneficial that the UE </w:t>
      </w:r>
      <w:r w:rsidRPr="00284ACE">
        <w:rPr>
          <w:bCs/>
          <w:lang w:eastAsia="zh-CN"/>
        </w:rPr>
        <w:t xml:space="preserve">use the </w:t>
      </w:r>
      <w:r>
        <w:rPr>
          <w:bCs/>
          <w:lang w:eastAsia="zh-CN"/>
        </w:rPr>
        <w:t>intended service area</w:t>
      </w:r>
      <w:r w:rsidRPr="00284ACE">
        <w:rPr>
          <w:bCs/>
          <w:lang w:eastAsia="zh-CN"/>
        </w:rPr>
        <w:t xml:space="preserve"> list </w:t>
      </w:r>
      <w:r>
        <w:rPr>
          <w:bCs/>
          <w:lang w:eastAsia="zh-CN"/>
        </w:rPr>
        <w:t xml:space="preserve">related to one specific broadcast service </w:t>
      </w:r>
      <w:r w:rsidRPr="00284ACE">
        <w:rPr>
          <w:bCs/>
          <w:lang w:eastAsia="zh-CN"/>
        </w:rPr>
        <w:t>in the USD to avoid acquiring the MCCH</w:t>
      </w:r>
      <w:r>
        <w:rPr>
          <w:bCs/>
          <w:lang w:eastAsia="zh-CN"/>
        </w:rPr>
        <w:t xml:space="preserve"> when </w:t>
      </w:r>
      <w:r w:rsidRPr="00284ACE">
        <w:rPr>
          <w:bCs/>
          <w:lang w:eastAsia="zh-CN"/>
        </w:rPr>
        <w:t xml:space="preserve">UE is outside the MBS service area of </w:t>
      </w:r>
      <w:r>
        <w:rPr>
          <w:bCs/>
          <w:lang w:eastAsia="zh-CN"/>
        </w:rPr>
        <w:t xml:space="preserve">this </w:t>
      </w:r>
      <w:r w:rsidRPr="00284ACE">
        <w:rPr>
          <w:bCs/>
          <w:lang w:eastAsia="zh-CN"/>
        </w:rPr>
        <w:t>MBS broadcast service</w:t>
      </w:r>
      <w:r w:rsidR="00722F76">
        <w:rPr>
          <w:bCs/>
          <w:lang w:eastAsia="zh-CN"/>
        </w:rPr>
        <w:t xml:space="preserve"> or to deprioritize the frequency which doesn’t provide its interest MBS service</w:t>
      </w:r>
      <w:r w:rsidRPr="00284ACE">
        <w:rPr>
          <w:bCs/>
          <w:lang w:eastAsia="zh-CN"/>
        </w:rPr>
        <w:t>.</w:t>
      </w:r>
      <w:r w:rsidR="00722F76">
        <w:rPr>
          <w:bCs/>
          <w:lang w:eastAsia="zh-CN"/>
        </w:rPr>
        <w:t xml:space="preserve"> </w:t>
      </w:r>
      <w:r w:rsidR="00722F76">
        <w:rPr>
          <w:rFonts w:hint="eastAsia"/>
          <w:bCs/>
          <w:lang w:eastAsia="zh-CN"/>
        </w:rPr>
        <w:t>Further</w:t>
      </w:r>
      <w:r w:rsidR="00722F76">
        <w:rPr>
          <w:bCs/>
          <w:lang w:eastAsia="zh-CN"/>
        </w:rPr>
        <w:t xml:space="preserve">more, the NW could also provide the information about the </w:t>
      </w:r>
      <w:r w:rsidR="00722F76">
        <w:rPr>
          <w:rFonts w:cs="Arial" w:hint="eastAsia"/>
          <w:lang w:val="en-US" w:bidi="ar"/>
        </w:rPr>
        <w:t>associat</w:t>
      </w:r>
      <w:r w:rsidR="00722F76">
        <w:rPr>
          <w:rFonts w:cs="Arial"/>
          <w:lang w:val="en-US" w:bidi="ar"/>
        </w:rPr>
        <w:t>ion between</w:t>
      </w:r>
      <w:r w:rsidR="00722F76">
        <w:rPr>
          <w:rFonts w:cs="Arial" w:hint="eastAsia"/>
          <w:lang w:val="en-US" w:bidi="ar"/>
        </w:rPr>
        <w:t xml:space="preserve"> the FSAI </w:t>
      </w:r>
      <w:r w:rsidR="00722F76">
        <w:rPr>
          <w:rFonts w:cs="Arial"/>
          <w:lang w:val="en-US" w:bidi="ar"/>
        </w:rPr>
        <w:t>and</w:t>
      </w:r>
      <w:r w:rsidR="00722F76">
        <w:rPr>
          <w:rFonts w:cs="Arial" w:hint="eastAsia"/>
          <w:lang w:val="en-US" w:bidi="ar"/>
        </w:rPr>
        <w:t xml:space="preserve"> intended service areas</w:t>
      </w:r>
      <w:r w:rsidR="00722F76">
        <w:rPr>
          <w:rFonts w:cs="Arial"/>
          <w:lang w:val="en-US" w:bidi="ar"/>
        </w:rPr>
        <w:t xml:space="preserve"> by the legacy mechanism (i.e., SIB21).</w:t>
      </w:r>
    </w:p>
    <w:p w14:paraId="79FA5D5B" w14:textId="49E25F6F" w:rsidR="003447B0" w:rsidRDefault="003447B0" w:rsidP="0027641C">
      <w:pPr>
        <w:spacing w:beforeLines="50" w:before="120"/>
        <w:jc w:val="both"/>
        <w:rPr>
          <w:b/>
          <w:lang w:eastAsia="zh-CN"/>
        </w:rPr>
      </w:pPr>
      <w:r w:rsidRPr="007845BC">
        <w:rPr>
          <w:b/>
          <w:lang w:eastAsia="zh-CN"/>
        </w:rPr>
        <w:t xml:space="preserve">Proposal </w:t>
      </w:r>
      <w:r w:rsidR="006C4A69">
        <w:rPr>
          <w:b/>
          <w:lang w:eastAsia="zh-CN"/>
        </w:rPr>
        <w:t>1</w:t>
      </w:r>
      <w:r w:rsidR="00722F76">
        <w:rPr>
          <w:b/>
          <w:lang w:eastAsia="zh-CN"/>
        </w:rPr>
        <w:t>a</w:t>
      </w:r>
      <w:r w:rsidRPr="007845BC">
        <w:rPr>
          <w:b/>
          <w:lang w:eastAsia="zh-CN"/>
        </w:rPr>
        <w:t xml:space="preserve">: </w:t>
      </w:r>
      <w:r w:rsidR="006C4A69">
        <w:rPr>
          <w:b/>
          <w:lang w:eastAsia="zh-CN"/>
        </w:rPr>
        <w:t>(</w:t>
      </w:r>
      <w:r w:rsidR="006C4A69" w:rsidRPr="006C4A69">
        <w:rPr>
          <w:b/>
          <w:lang w:eastAsia="zh-CN"/>
        </w:rPr>
        <w:t>idle/inactive-3</w:t>
      </w:r>
      <w:r w:rsidR="006C4A69">
        <w:rPr>
          <w:b/>
          <w:lang w:eastAsia="zh-CN"/>
        </w:rPr>
        <w:t xml:space="preserve">) </w:t>
      </w:r>
      <w:r w:rsidRPr="00284ACE">
        <w:rPr>
          <w:b/>
          <w:lang w:eastAsia="zh-CN"/>
        </w:rPr>
        <w:t xml:space="preserve">UE </w:t>
      </w:r>
      <w:r>
        <w:rPr>
          <w:b/>
          <w:lang w:eastAsia="zh-CN"/>
        </w:rPr>
        <w:t xml:space="preserve">could </w:t>
      </w:r>
      <w:r w:rsidRPr="00284ACE">
        <w:rPr>
          <w:b/>
          <w:lang w:eastAsia="zh-CN"/>
        </w:rPr>
        <w:t>use the intended service area list related to one specific broadcast service in the USD to avoid acquiring the MCCH when UE is outside the MBS service area of this MBS broadcast service.</w:t>
      </w:r>
    </w:p>
    <w:p w14:paraId="09D9B80D" w14:textId="43243D65" w:rsidR="00722F76" w:rsidRDefault="00722F76" w:rsidP="0027641C">
      <w:pPr>
        <w:spacing w:beforeLines="50" w:before="120"/>
        <w:jc w:val="both"/>
        <w:rPr>
          <w:b/>
          <w:lang w:eastAsia="zh-CN"/>
        </w:rPr>
      </w:pPr>
      <w:r w:rsidRPr="007845BC">
        <w:rPr>
          <w:b/>
          <w:lang w:eastAsia="zh-CN"/>
        </w:rPr>
        <w:t xml:space="preserve">Proposal </w:t>
      </w:r>
      <w:r>
        <w:rPr>
          <w:b/>
          <w:lang w:eastAsia="zh-CN"/>
        </w:rPr>
        <w:t>1</w:t>
      </w:r>
      <w:r w:rsidR="000E1D4A">
        <w:rPr>
          <w:b/>
          <w:lang w:eastAsia="zh-CN"/>
        </w:rPr>
        <w:t>b</w:t>
      </w:r>
      <w:r w:rsidRPr="007845BC">
        <w:rPr>
          <w:b/>
          <w:lang w:eastAsia="zh-CN"/>
        </w:rPr>
        <w:t xml:space="preserve">: </w:t>
      </w:r>
      <w:r>
        <w:rPr>
          <w:b/>
          <w:lang w:eastAsia="zh-CN"/>
        </w:rPr>
        <w:t>(</w:t>
      </w:r>
      <w:r w:rsidRPr="006C4A69">
        <w:rPr>
          <w:b/>
          <w:lang w:eastAsia="zh-CN"/>
        </w:rPr>
        <w:t>idle/inactive-3</w:t>
      </w:r>
      <w:r>
        <w:rPr>
          <w:b/>
          <w:lang w:eastAsia="zh-CN"/>
        </w:rPr>
        <w:t xml:space="preserve">) </w:t>
      </w:r>
      <w:r w:rsidRPr="00284ACE">
        <w:rPr>
          <w:b/>
          <w:lang w:eastAsia="zh-CN"/>
        </w:rPr>
        <w:t xml:space="preserve">UE </w:t>
      </w:r>
      <w:r>
        <w:rPr>
          <w:b/>
          <w:lang w:eastAsia="zh-CN"/>
        </w:rPr>
        <w:t xml:space="preserve">could </w:t>
      </w:r>
      <w:r w:rsidRPr="00284ACE">
        <w:rPr>
          <w:b/>
          <w:lang w:eastAsia="zh-CN"/>
        </w:rPr>
        <w:t xml:space="preserve">use the </w:t>
      </w:r>
      <w:r w:rsidRPr="00722F76">
        <w:rPr>
          <w:b/>
          <w:lang w:eastAsia="zh-CN"/>
        </w:rPr>
        <w:t>association between the FSAI and intended service areas</w:t>
      </w:r>
      <w:r>
        <w:rPr>
          <w:b/>
          <w:lang w:eastAsia="zh-CN"/>
        </w:rPr>
        <w:t xml:space="preserve"> in SIB21 for cell reselection</w:t>
      </w:r>
      <w:r w:rsidRPr="00284ACE">
        <w:rPr>
          <w:b/>
          <w:lang w:eastAsia="zh-CN"/>
        </w:rPr>
        <w:t>.</w:t>
      </w:r>
    </w:p>
    <w:p w14:paraId="1DF47E3C" w14:textId="77777777" w:rsidR="006C4A69" w:rsidRPr="00CE209A" w:rsidRDefault="006C4A69" w:rsidP="006C4A69">
      <w:pPr>
        <w:spacing w:beforeLines="50" w:before="120"/>
        <w:jc w:val="both"/>
        <w:rPr>
          <w:bCs/>
          <w:lang w:val="en-US" w:eastAsia="zh-CN"/>
        </w:rPr>
      </w:pPr>
      <w:r>
        <w:rPr>
          <w:bCs/>
          <w:lang w:val="en-US" w:eastAsia="zh-CN"/>
        </w:rPr>
        <w:t xml:space="preserve">The </w:t>
      </w:r>
      <w:r>
        <w:rPr>
          <w:lang w:val="en-US" w:eastAsia="zh-CN"/>
        </w:rPr>
        <w:t xml:space="preserve">MBS Interest Indication (MII) is introduced to provide the information about the receiving/interested frequencies/services and the priority related to the MBS. The information provided in the MII may be used to assist the NW to determine the MBS related configuration or the RB management. As shown in the previous local MRB service, the UE could enjoy the service </w:t>
      </w:r>
      <w:proofErr w:type="gramStart"/>
      <w:r>
        <w:rPr>
          <w:lang w:val="en-US" w:eastAsia="zh-CN"/>
        </w:rPr>
        <w:t>as long as</w:t>
      </w:r>
      <w:proofErr w:type="gramEnd"/>
      <w:r>
        <w:rPr>
          <w:lang w:val="en-US" w:eastAsia="zh-CN"/>
        </w:rPr>
        <w:t xml:space="preserve"> it could receive the data since the service is only provided </w:t>
      </w:r>
      <w:r w:rsidRPr="000C56CF">
        <w:rPr>
          <w:lang w:val="en-US" w:eastAsia="zh-CN"/>
        </w:rPr>
        <w:t>to all UEs in a geographical area</w:t>
      </w:r>
      <w:r>
        <w:rPr>
          <w:lang w:val="en-US" w:eastAsia="zh-CN"/>
        </w:rPr>
        <w:t xml:space="preserve">. However, for the intended service area, the UE able to receive the broadcast may be located out of the intended area. Thus, assistance information about the UE’s ISA could be reported along with the MII to </w:t>
      </w:r>
      <w:r>
        <w:rPr>
          <w:bCs/>
          <w:lang w:val="en-US" w:eastAsia="zh-CN"/>
        </w:rPr>
        <w:t>assist the NW.</w:t>
      </w:r>
    </w:p>
    <w:p w14:paraId="479B8A61" w14:textId="2E241627" w:rsidR="006C4A69" w:rsidRDefault="006C4A69" w:rsidP="006C4A69">
      <w:pPr>
        <w:spacing w:beforeLines="50" w:before="120"/>
        <w:jc w:val="both"/>
        <w:rPr>
          <w:b/>
          <w:lang w:eastAsia="zh-CN"/>
        </w:rPr>
      </w:pPr>
      <w:r w:rsidRPr="007845BC">
        <w:rPr>
          <w:b/>
          <w:lang w:eastAsia="zh-CN"/>
        </w:rPr>
        <w:t xml:space="preserve">Proposal </w:t>
      </w:r>
      <w:r>
        <w:rPr>
          <w:b/>
          <w:lang w:eastAsia="zh-CN"/>
        </w:rPr>
        <w:t>2</w:t>
      </w:r>
      <w:r w:rsidRPr="007845BC">
        <w:rPr>
          <w:b/>
          <w:lang w:eastAsia="zh-CN"/>
        </w:rPr>
        <w:t>:</w:t>
      </w:r>
      <w:r w:rsidR="00865530">
        <w:rPr>
          <w:b/>
          <w:lang w:eastAsia="zh-CN"/>
        </w:rPr>
        <w:t xml:space="preserve"> </w:t>
      </w:r>
      <w:r w:rsidRPr="007845BC">
        <w:rPr>
          <w:b/>
          <w:lang w:eastAsia="zh-CN"/>
        </w:rPr>
        <w:t xml:space="preserve">The </w:t>
      </w:r>
      <w:r>
        <w:rPr>
          <w:b/>
          <w:lang w:eastAsia="zh-CN"/>
        </w:rPr>
        <w:t>MII mechanism could be reused to report the ISA ID of the UE.</w:t>
      </w:r>
    </w:p>
    <w:p w14:paraId="49516DF4" w14:textId="77777777" w:rsidR="006C4A69" w:rsidRPr="007845BC" w:rsidRDefault="006C4A69" w:rsidP="006C4A69">
      <w:pPr>
        <w:widowControl w:val="0"/>
        <w:autoSpaceDE w:val="0"/>
        <w:autoSpaceDN w:val="0"/>
        <w:adjustRightInd w:val="0"/>
        <w:spacing w:after="0"/>
        <w:jc w:val="both"/>
        <w:rPr>
          <w:lang w:val="en-US" w:eastAsia="zh-CN"/>
        </w:rPr>
      </w:pPr>
      <w:r w:rsidRPr="007845BC">
        <w:rPr>
          <w:lang w:val="en-US" w:eastAsia="zh-CN"/>
        </w:rPr>
        <w:t xml:space="preserve">Although the issue is more severe in the NTN scenario, </w:t>
      </w:r>
      <w:r>
        <w:rPr>
          <w:lang w:val="en-US" w:eastAsia="zh-CN"/>
        </w:rPr>
        <w:t xml:space="preserve">the </w:t>
      </w:r>
      <w:r w:rsidRPr="00662D19">
        <w:rPr>
          <w:lang w:val="en-US" w:eastAsia="zh-CN"/>
        </w:rPr>
        <w:t xml:space="preserve">intended </w:t>
      </w:r>
      <w:r>
        <w:rPr>
          <w:lang w:val="en-US" w:eastAsia="zh-CN"/>
        </w:rPr>
        <w:t xml:space="preserve">area is defined since the NTN cell may be too big to provide MBS service within the proper area. However, since the TN cell is related to the deployment of the </w:t>
      </w:r>
      <w:proofErr w:type="gramStart"/>
      <w:r>
        <w:rPr>
          <w:lang w:val="en-US" w:eastAsia="zh-CN"/>
        </w:rPr>
        <w:t>gNB</w:t>
      </w:r>
      <w:proofErr w:type="gramEnd"/>
      <w:r>
        <w:rPr>
          <w:lang w:val="en-US" w:eastAsia="zh-CN"/>
        </w:rPr>
        <w:t xml:space="preserve"> and the intended service area is based on the policy provided by the service provider. This means the border of the </w:t>
      </w:r>
      <w:r w:rsidRPr="00662D19">
        <w:rPr>
          <w:lang w:val="en-US" w:eastAsia="zh-CN"/>
        </w:rPr>
        <w:t xml:space="preserve">intended </w:t>
      </w:r>
      <w:r>
        <w:rPr>
          <w:lang w:val="en-US" w:eastAsia="zh-CN"/>
        </w:rPr>
        <w:t xml:space="preserve">service area may be not aligned with the border of the TN cell. Thus, </w:t>
      </w:r>
      <w:r w:rsidRPr="007845BC">
        <w:rPr>
          <w:lang w:val="en-US" w:eastAsia="zh-CN"/>
        </w:rPr>
        <w:t xml:space="preserve">TN UEs could also utilize the info to understand whether it can obtain the specific MBS service based on its location. </w:t>
      </w:r>
    </w:p>
    <w:p w14:paraId="28213B81" w14:textId="40F237B9" w:rsidR="006C4A69" w:rsidRDefault="006C4A69" w:rsidP="0027641C">
      <w:pPr>
        <w:spacing w:beforeLines="50" w:before="120"/>
        <w:jc w:val="both"/>
        <w:rPr>
          <w:b/>
          <w:lang w:eastAsia="zh-CN"/>
        </w:rPr>
      </w:pPr>
      <w:r w:rsidRPr="007845BC">
        <w:rPr>
          <w:b/>
          <w:lang w:eastAsia="zh-CN"/>
        </w:rPr>
        <w:lastRenderedPageBreak/>
        <w:t xml:space="preserve">Proposal </w:t>
      </w:r>
      <w:r>
        <w:rPr>
          <w:b/>
          <w:lang w:eastAsia="zh-CN"/>
        </w:rPr>
        <w:t>3</w:t>
      </w:r>
      <w:r w:rsidRPr="007845BC">
        <w:rPr>
          <w:b/>
          <w:lang w:eastAsia="zh-CN"/>
        </w:rPr>
        <w:t>: The MBS intended service area mechanism should not be restricted to neither NTN cells nor NTN-capable UEs.</w:t>
      </w:r>
    </w:p>
    <w:p w14:paraId="149D8C5D" w14:textId="3148FC65" w:rsidR="00FC3356" w:rsidRPr="004856D9" w:rsidRDefault="00B42365" w:rsidP="00BF6328">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6233C985" w:rsidR="00F17FC9" w:rsidRDefault="00B84B48" w:rsidP="00BF632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EB29ED">
        <w:rPr>
          <w:rFonts w:ascii="Times New Roman" w:eastAsia="宋体" w:hAnsi="Times New Roman" w:cs="Times New Roman"/>
          <w:sz w:val="20"/>
          <w:szCs w:val="20"/>
          <w:lang w:val="x-none" w:eastAsia="zh-CN"/>
        </w:rPr>
        <w:t>intended service area 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71282A47" w14:textId="77777777" w:rsidR="000E1D4A" w:rsidRDefault="000E1D4A" w:rsidP="000E1D4A">
      <w:pPr>
        <w:spacing w:beforeLines="50" w:before="120"/>
        <w:jc w:val="both"/>
        <w:rPr>
          <w:b/>
          <w:lang w:eastAsia="zh-CN"/>
        </w:rPr>
      </w:pPr>
      <w:r w:rsidRPr="007845BC">
        <w:rPr>
          <w:b/>
          <w:lang w:eastAsia="zh-CN"/>
        </w:rPr>
        <w:t xml:space="preserve">Proposal </w:t>
      </w:r>
      <w:r>
        <w:rPr>
          <w:b/>
          <w:lang w:eastAsia="zh-CN"/>
        </w:rPr>
        <w:t>1a</w:t>
      </w:r>
      <w:r w:rsidRPr="007845BC">
        <w:rPr>
          <w:b/>
          <w:lang w:eastAsia="zh-CN"/>
        </w:rPr>
        <w:t xml:space="preserve">: </w:t>
      </w:r>
      <w:r>
        <w:rPr>
          <w:b/>
          <w:lang w:eastAsia="zh-CN"/>
        </w:rPr>
        <w:t>(</w:t>
      </w:r>
      <w:r w:rsidRPr="006C4A69">
        <w:rPr>
          <w:b/>
          <w:lang w:eastAsia="zh-CN"/>
        </w:rPr>
        <w:t>idle/inactive-3</w:t>
      </w:r>
      <w:r>
        <w:rPr>
          <w:b/>
          <w:lang w:eastAsia="zh-CN"/>
        </w:rPr>
        <w:t xml:space="preserve">) </w:t>
      </w:r>
      <w:r w:rsidRPr="00284ACE">
        <w:rPr>
          <w:b/>
          <w:lang w:eastAsia="zh-CN"/>
        </w:rPr>
        <w:t xml:space="preserve">UE </w:t>
      </w:r>
      <w:r>
        <w:rPr>
          <w:b/>
          <w:lang w:eastAsia="zh-CN"/>
        </w:rPr>
        <w:t xml:space="preserve">could </w:t>
      </w:r>
      <w:r w:rsidRPr="00284ACE">
        <w:rPr>
          <w:b/>
          <w:lang w:eastAsia="zh-CN"/>
        </w:rPr>
        <w:t>use the intended service area list related to one specific broadcast service in the USD to avoid acquiring the MCCH when UE is outside the MBS service area of this MBS broadcast service.</w:t>
      </w:r>
    </w:p>
    <w:p w14:paraId="2CEAD31D" w14:textId="77777777" w:rsidR="000E1D4A" w:rsidRDefault="000E1D4A" w:rsidP="000E1D4A">
      <w:pPr>
        <w:spacing w:beforeLines="50" w:before="120"/>
        <w:jc w:val="both"/>
        <w:rPr>
          <w:b/>
          <w:lang w:eastAsia="zh-CN"/>
        </w:rPr>
      </w:pPr>
      <w:r w:rsidRPr="007845BC">
        <w:rPr>
          <w:b/>
          <w:lang w:eastAsia="zh-CN"/>
        </w:rPr>
        <w:t xml:space="preserve">Proposal </w:t>
      </w:r>
      <w:r>
        <w:rPr>
          <w:b/>
          <w:lang w:eastAsia="zh-CN"/>
        </w:rPr>
        <w:t>1b</w:t>
      </w:r>
      <w:r w:rsidRPr="007845BC">
        <w:rPr>
          <w:b/>
          <w:lang w:eastAsia="zh-CN"/>
        </w:rPr>
        <w:t xml:space="preserve">: </w:t>
      </w:r>
      <w:r>
        <w:rPr>
          <w:b/>
          <w:lang w:eastAsia="zh-CN"/>
        </w:rPr>
        <w:t>(</w:t>
      </w:r>
      <w:r w:rsidRPr="006C4A69">
        <w:rPr>
          <w:b/>
          <w:lang w:eastAsia="zh-CN"/>
        </w:rPr>
        <w:t>idle/inactive-3</w:t>
      </w:r>
      <w:r>
        <w:rPr>
          <w:b/>
          <w:lang w:eastAsia="zh-CN"/>
        </w:rPr>
        <w:t xml:space="preserve">) </w:t>
      </w:r>
      <w:r w:rsidRPr="00284ACE">
        <w:rPr>
          <w:b/>
          <w:lang w:eastAsia="zh-CN"/>
        </w:rPr>
        <w:t xml:space="preserve">UE </w:t>
      </w:r>
      <w:r>
        <w:rPr>
          <w:b/>
          <w:lang w:eastAsia="zh-CN"/>
        </w:rPr>
        <w:t xml:space="preserve">could </w:t>
      </w:r>
      <w:r w:rsidRPr="00284ACE">
        <w:rPr>
          <w:b/>
          <w:lang w:eastAsia="zh-CN"/>
        </w:rPr>
        <w:t xml:space="preserve">use the </w:t>
      </w:r>
      <w:r w:rsidRPr="00722F76">
        <w:rPr>
          <w:b/>
          <w:lang w:eastAsia="zh-CN"/>
        </w:rPr>
        <w:t>association between the FSAI and intended service areas</w:t>
      </w:r>
      <w:r>
        <w:rPr>
          <w:b/>
          <w:lang w:eastAsia="zh-CN"/>
        </w:rPr>
        <w:t xml:space="preserve"> in SIB21 for cell reselection</w:t>
      </w:r>
      <w:r w:rsidRPr="00284ACE">
        <w:rPr>
          <w:b/>
          <w:lang w:eastAsia="zh-CN"/>
        </w:rPr>
        <w:t>.</w:t>
      </w:r>
    </w:p>
    <w:p w14:paraId="6C5DA053" w14:textId="77777777" w:rsidR="006C4A69" w:rsidRDefault="006C4A69" w:rsidP="006C4A69">
      <w:pPr>
        <w:spacing w:beforeLines="50" w:before="120"/>
        <w:jc w:val="both"/>
        <w:rPr>
          <w:b/>
          <w:lang w:eastAsia="zh-CN"/>
        </w:rPr>
      </w:pPr>
      <w:r w:rsidRPr="007845BC">
        <w:rPr>
          <w:b/>
          <w:lang w:eastAsia="zh-CN"/>
        </w:rPr>
        <w:t xml:space="preserve">Proposal </w:t>
      </w:r>
      <w:r>
        <w:rPr>
          <w:b/>
          <w:lang w:eastAsia="zh-CN"/>
        </w:rPr>
        <w:t>2</w:t>
      </w:r>
      <w:r w:rsidRPr="007845BC">
        <w:rPr>
          <w:b/>
          <w:lang w:eastAsia="zh-CN"/>
        </w:rPr>
        <w:t xml:space="preserve">: The </w:t>
      </w:r>
      <w:r>
        <w:rPr>
          <w:b/>
          <w:lang w:eastAsia="zh-CN"/>
        </w:rPr>
        <w:t>MII mechanism could be reused to report the ISA ID of the UE.</w:t>
      </w:r>
    </w:p>
    <w:p w14:paraId="26141B07" w14:textId="3A21E245" w:rsidR="006C4A69" w:rsidRDefault="006C4A69" w:rsidP="009539A0">
      <w:pPr>
        <w:spacing w:beforeLines="50" w:before="120"/>
        <w:jc w:val="both"/>
        <w:rPr>
          <w:b/>
          <w:lang w:eastAsia="zh-CN"/>
        </w:rPr>
      </w:pPr>
      <w:r w:rsidRPr="007845BC">
        <w:rPr>
          <w:b/>
          <w:lang w:eastAsia="zh-CN"/>
        </w:rPr>
        <w:t xml:space="preserve">Proposal </w:t>
      </w:r>
      <w:r w:rsidR="00BE7AF7">
        <w:rPr>
          <w:b/>
          <w:lang w:eastAsia="zh-CN"/>
        </w:rPr>
        <w:t>3</w:t>
      </w:r>
      <w:r w:rsidRPr="007845BC">
        <w:rPr>
          <w:b/>
          <w:lang w:eastAsia="zh-CN"/>
        </w:rPr>
        <w:t>: The MBS intended service area mechanism should not be restricted to neither NTN cells nor NTN-capable UEs.</w:t>
      </w:r>
    </w:p>
    <w:p w14:paraId="56DACC97" w14:textId="310E1D9C" w:rsidR="008A48D8" w:rsidRDefault="00B42365">
      <w:pPr>
        <w:pStyle w:val="1"/>
        <w:pBdr>
          <w:top w:val="single" w:sz="12" w:space="5" w:color="auto"/>
        </w:pBdr>
        <w:jc w:val="both"/>
        <w:rPr>
          <w:lang w:val="en-US"/>
        </w:rPr>
      </w:pPr>
      <w:r>
        <w:rPr>
          <w:lang w:val="en-US"/>
        </w:rPr>
        <w:t>4</w:t>
      </w:r>
      <w:r w:rsidR="001D7BC3">
        <w:rPr>
          <w:lang w:val="en-US"/>
        </w:rPr>
        <w:tab/>
        <w:t>References</w:t>
      </w:r>
    </w:p>
    <w:p w14:paraId="3E946B14" w14:textId="490A35D3" w:rsidR="00937046" w:rsidRPr="00E66300" w:rsidRDefault="00937046" w:rsidP="003E06CA">
      <w:pPr>
        <w:pStyle w:val="af7"/>
        <w:ind w:left="720" w:firstLineChars="0" w:firstLine="0"/>
        <w:jc w:val="both"/>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04C9" w14:textId="77777777" w:rsidR="003621DB" w:rsidRDefault="003621DB" w:rsidP="002E4526">
      <w:pPr>
        <w:spacing w:after="0"/>
      </w:pPr>
      <w:r>
        <w:separator/>
      </w:r>
    </w:p>
  </w:endnote>
  <w:endnote w:type="continuationSeparator" w:id="0">
    <w:p w14:paraId="5938CD9C" w14:textId="77777777" w:rsidR="003621DB" w:rsidRDefault="003621DB" w:rsidP="002E4526">
      <w:pPr>
        <w:spacing w:after="0"/>
      </w:pPr>
      <w:r>
        <w:continuationSeparator/>
      </w:r>
    </w:p>
  </w:endnote>
  <w:endnote w:type="continuationNotice" w:id="1">
    <w:p w14:paraId="4B91CF53" w14:textId="77777777" w:rsidR="003621DB" w:rsidRDefault="00362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F2E91" w14:textId="77777777" w:rsidR="003621DB" w:rsidRDefault="003621DB" w:rsidP="002E4526">
      <w:pPr>
        <w:spacing w:after="0"/>
      </w:pPr>
      <w:r>
        <w:separator/>
      </w:r>
    </w:p>
  </w:footnote>
  <w:footnote w:type="continuationSeparator" w:id="0">
    <w:p w14:paraId="44E51C37" w14:textId="77777777" w:rsidR="003621DB" w:rsidRDefault="003621DB" w:rsidP="002E4526">
      <w:pPr>
        <w:spacing w:after="0"/>
      </w:pPr>
      <w:r>
        <w:continuationSeparator/>
      </w:r>
    </w:p>
  </w:footnote>
  <w:footnote w:type="continuationNotice" w:id="1">
    <w:p w14:paraId="3524DD15" w14:textId="77777777" w:rsidR="003621DB" w:rsidRDefault="003621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3A037C1"/>
    <w:multiLevelType w:val="hybridMultilevel"/>
    <w:tmpl w:val="1BA86076"/>
    <w:lvl w:ilvl="0" w:tplc="04090009">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337B86"/>
    <w:multiLevelType w:val="hybridMultilevel"/>
    <w:tmpl w:val="41220224"/>
    <w:lvl w:ilvl="0" w:tplc="75FCE104">
      <w:start w:val="1"/>
      <w:numFmt w:val="bullet"/>
      <w:lvlText w:val=""/>
      <w:lvlJc w:val="left"/>
      <w:pPr>
        <w:tabs>
          <w:tab w:val="num" w:pos="720"/>
        </w:tabs>
        <w:ind w:left="720" w:hanging="360"/>
      </w:pPr>
      <w:rPr>
        <w:rFonts w:ascii="Wingdings" w:hAnsi="Wingdings" w:hint="default"/>
      </w:rPr>
    </w:lvl>
    <w:lvl w:ilvl="1" w:tplc="EAF67A84">
      <w:start w:val="1"/>
      <w:numFmt w:val="bullet"/>
      <w:lvlText w:val=""/>
      <w:lvlJc w:val="left"/>
      <w:pPr>
        <w:tabs>
          <w:tab w:val="num" w:pos="1440"/>
        </w:tabs>
        <w:ind w:left="1440" w:hanging="360"/>
      </w:pPr>
      <w:rPr>
        <w:rFonts w:ascii="Wingdings" w:hAnsi="Wingdings" w:hint="default"/>
      </w:rPr>
    </w:lvl>
    <w:lvl w:ilvl="2" w:tplc="BC6AE358">
      <w:start w:val="1"/>
      <w:numFmt w:val="bullet"/>
      <w:lvlText w:val=""/>
      <w:lvlJc w:val="left"/>
      <w:pPr>
        <w:tabs>
          <w:tab w:val="num" w:pos="2160"/>
        </w:tabs>
        <w:ind w:left="2160" w:hanging="360"/>
      </w:pPr>
      <w:rPr>
        <w:rFonts w:ascii="Wingdings" w:hAnsi="Wingdings" w:hint="default"/>
      </w:rPr>
    </w:lvl>
    <w:lvl w:ilvl="3" w:tplc="39A61CAA" w:tentative="1">
      <w:start w:val="1"/>
      <w:numFmt w:val="bullet"/>
      <w:lvlText w:val=""/>
      <w:lvlJc w:val="left"/>
      <w:pPr>
        <w:tabs>
          <w:tab w:val="num" w:pos="2880"/>
        </w:tabs>
        <w:ind w:left="2880" w:hanging="360"/>
      </w:pPr>
      <w:rPr>
        <w:rFonts w:ascii="Wingdings" w:hAnsi="Wingdings" w:hint="default"/>
      </w:rPr>
    </w:lvl>
    <w:lvl w:ilvl="4" w:tplc="0180099E" w:tentative="1">
      <w:start w:val="1"/>
      <w:numFmt w:val="bullet"/>
      <w:lvlText w:val=""/>
      <w:lvlJc w:val="left"/>
      <w:pPr>
        <w:tabs>
          <w:tab w:val="num" w:pos="3600"/>
        </w:tabs>
        <w:ind w:left="3600" w:hanging="360"/>
      </w:pPr>
      <w:rPr>
        <w:rFonts w:ascii="Wingdings" w:hAnsi="Wingdings" w:hint="default"/>
      </w:rPr>
    </w:lvl>
    <w:lvl w:ilvl="5" w:tplc="76EEEE68" w:tentative="1">
      <w:start w:val="1"/>
      <w:numFmt w:val="bullet"/>
      <w:lvlText w:val=""/>
      <w:lvlJc w:val="left"/>
      <w:pPr>
        <w:tabs>
          <w:tab w:val="num" w:pos="4320"/>
        </w:tabs>
        <w:ind w:left="4320" w:hanging="360"/>
      </w:pPr>
      <w:rPr>
        <w:rFonts w:ascii="Wingdings" w:hAnsi="Wingdings" w:hint="default"/>
      </w:rPr>
    </w:lvl>
    <w:lvl w:ilvl="6" w:tplc="89F4CF2E" w:tentative="1">
      <w:start w:val="1"/>
      <w:numFmt w:val="bullet"/>
      <w:lvlText w:val=""/>
      <w:lvlJc w:val="left"/>
      <w:pPr>
        <w:tabs>
          <w:tab w:val="num" w:pos="5040"/>
        </w:tabs>
        <w:ind w:left="5040" w:hanging="360"/>
      </w:pPr>
      <w:rPr>
        <w:rFonts w:ascii="Wingdings" w:hAnsi="Wingdings" w:hint="default"/>
      </w:rPr>
    </w:lvl>
    <w:lvl w:ilvl="7" w:tplc="BA54A222" w:tentative="1">
      <w:start w:val="1"/>
      <w:numFmt w:val="bullet"/>
      <w:lvlText w:val=""/>
      <w:lvlJc w:val="left"/>
      <w:pPr>
        <w:tabs>
          <w:tab w:val="num" w:pos="5760"/>
        </w:tabs>
        <w:ind w:left="5760" w:hanging="360"/>
      </w:pPr>
      <w:rPr>
        <w:rFonts w:ascii="Wingdings" w:hAnsi="Wingdings" w:hint="default"/>
      </w:rPr>
    </w:lvl>
    <w:lvl w:ilvl="8" w:tplc="80385AA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1"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9191203">
    <w:abstractNumId w:val="23"/>
  </w:num>
  <w:num w:numId="2" w16cid:durableId="413556397">
    <w:abstractNumId w:val="17"/>
    <w:lvlOverride w:ilvl="0">
      <w:startOverride w:val="1"/>
    </w:lvlOverride>
  </w:num>
  <w:num w:numId="3" w16cid:durableId="1690135985">
    <w:abstractNumId w:val="16"/>
  </w:num>
  <w:num w:numId="4" w16cid:durableId="1531456351">
    <w:abstractNumId w:val="9"/>
  </w:num>
  <w:num w:numId="5" w16cid:durableId="965157241">
    <w:abstractNumId w:val="0"/>
  </w:num>
  <w:num w:numId="6" w16cid:durableId="126313394">
    <w:abstractNumId w:val="22"/>
  </w:num>
  <w:num w:numId="7" w16cid:durableId="98764650">
    <w:abstractNumId w:val="35"/>
  </w:num>
  <w:num w:numId="8" w16cid:durableId="1469085107">
    <w:abstractNumId w:val="10"/>
    <w:lvlOverride w:ilvl="0">
      <w:startOverride w:val="1"/>
    </w:lvlOverride>
    <w:lvlOverride w:ilvl="1"/>
    <w:lvlOverride w:ilvl="2"/>
    <w:lvlOverride w:ilvl="3"/>
    <w:lvlOverride w:ilvl="4"/>
    <w:lvlOverride w:ilvl="5"/>
    <w:lvlOverride w:ilvl="6"/>
    <w:lvlOverride w:ilvl="7"/>
    <w:lvlOverride w:ilvl="8"/>
  </w:num>
  <w:num w:numId="9" w16cid:durableId="1489832587">
    <w:abstractNumId w:val="28"/>
  </w:num>
  <w:num w:numId="10" w16cid:durableId="22174566">
    <w:abstractNumId w:val="27"/>
  </w:num>
  <w:num w:numId="11" w16cid:durableId="2097554696">
    <w:abstractNumId w:val="5"/>
  </w:num>
  <w:num w:numId="12" w16cid:durableId="518351000">
    <w:abstractNumId w:val="21"/>
  </w:num>
  <w:num w:numId="13" w16cid:durableId="1979526008">
    <w:abstractNumId w:val="36"/>
  </w:num>
  <w:num w:numId="14" w16cid:durableId="549541223">
    <w:abstractNumId w:val="15"/>
  </w:num>
  <w:num w:numId="15" w16cid:durableId="660933634">
    <w:abstractNumId w:val="24"/>
  </w:num>
  <w:num w:numId="16" w16cid:durableId="24643259">
    <w:abstractNumId w:val="26"/>
  </w:num>
  <w:num w:numId="17" w16cid:durableId="956911799">
    <w:abstractNumId w:val="29"/>
  </w:num>
  <w:num w:numId="18" w16cid:durableId="1947275519">
    <w:abstractNumId w:val="6"/>
  </w:num>
  <w:num w:numId="19" w16cid:durableId="176505289">
    <w:abstractNumId w:val="8"/>
  </w:num>
  <w:num w:numId="20" w16cid:durableId="1426150347">
    <w:abstractNumId w:val="20"/>
  </w:num>
  <w:num w:numId="21" w16cid:durableId="2045014628">
    <w:abstractNumId w:val="11"/>
  </w:num>
  <w:num w:numId="22" w16cid:durableId="1633706541">
    <w:abstractNumId w:val="7"/>
  </w:num>
  <w:num w:numId="23" w16cid:durableId="1335064821">
    <w:abstractNumId w:val="30"/>
  </w:num>
  <w:num w:numId="24" w16cid:durableId="1242518453">
    <w:abstractNumId w:val="2"/>
  </w:num>
  <w:num w:numId="25" w16cid:durableId="652372319">
    <w:abstractNumId w:val="32"/>
  </w:num>
  <w:num w:numId="26" w16cid:durableId="999194420">
    <w:abstractNumId w:val="12"/>
  </w:num>
  <w:num w:numId="27" w16cid:durableId="930970792">
    <w:abstractNumId w:val="3"/>
  </w:num>
  <w:num w:numId="28" w16cid:durableId="690961837">
    <w:abstractNumId w:val="19"/>
  </w:num>
  <w:num w:numId="29" w16cid:durableId="216745285">
    <w:abstractNumId w:val="25"/>
  </w:num>
  <w:num w:numId="30" w16cid:durableId="569274536">
    <w:abstractNumId w:val="13"/>
  </w:num>
  <w:num w:numId="31" w16cid:durableId="291710248">
    <w:abstractNumId w:val="18"/>
  </w:num>
  <w:num w:numId="32" w16cid:durableId="1857696846">
    <w:abstractNumId w:val="34"/>
  </w:num>
  <w:num w:numId="33" w16cid:durableId="1996687097">
    <w:abstractNumId w:val="33"/>
  </w:num>
  <w:num w:numId="34" w16cid:durableId="316034077">
    <w:abstractNumId w:val="4"/>
  </w:num>
  <w:num w:numId="35" w16cid:durableId="819466563">
    <w:abstractNumId w:val="31"/>
  </w:num>
  <w:num w:numId="36" w16cid:durableId="1044907902">
    <w:abstractNumId w:val="1"/>
  </w:num>
  <w:num w:numId="37" w16cid:durableId="188995205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0D20"/>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3FB"/>
    <w:rsid w:val="00026D67"/>
    <w:rsid w:val="00027283"/>
    <w:rsid w:val="0002739E"/>
    <w:rsid w:val="0002750F"/>
    <w:rsid w:val="000279D4"/>
    <w:rsid w:val="0003032A"/>
    <w:rsid w:val="00030DA6"/>
    <w:rsid w:val="00031206"/>
    <w:rsid w:val="00031482"/>
    <w:rsid w:val="000315B0"/>
    <w:rsid w:val="000315CD"/>
    <w:rsid w:val="00031FAB"/>
    <w:rsid w:val="00032147"/>
    <w:rsid w:val="000322C5"/>
    <w:rsid w:val="00032666"/>
    <w:rsid w:val="000329C3"/>
    <w:rsid w:val="00032F80"/>
    <w:rsid w:val="00033397"/>
    <w:rsid w:val="0003341C"/>
    <w:rsid w:val="00033852"/>
    <w:rsid w:val="00033BDD"/>
    <w:rsid w:val="00033E43"/>
    <w:rsid w:val="0003459F"/>
    <w:rsid w:val="00034A2E"/>
    <w:rsid w:val="00035C82"/>
    <w:rsid w:val="00035E2B"/>
    <w:rsid w:val="00037049"/>
    <w:rsid w:val="00037428"/>
    <w:rsid w:val="00037480"/>
    <w:rsid w:val="0003761D"/>
    <w:rsid w:val="00037DBA"/>
    <w:rsid w:val="00040095"/>
    <w:rsid w:val="000402F2"/>
    <w:rsid w:val="00040946"/>
    <w:rsid w:val="00040B60"/>
    <w:rsid w:val="00042900"/>
    <w:rsid w:val="00043FDE"/>
    <w:rsid w:val="00044374"/>
    <w:rsid w:val="00044F44"/>
    <w:rsid w:val="0004523D"/>
    <w:rsid w:val="00045352"/>
    <w:rsid w:val="00046087"/>
    <w:rsid w:val="000464E9"/>
    <w:rsid w:val="000474C8"/>
    <w:rsid w:val="00050BD2"/>
    <w:rsid w:val="00050C43"/>
    <w:rsid w:val="0005117F"/>
    <w:rsid w:val="0005168E"/>
    <w:rsid w:val="00051A6E"/>
    <w:rsid w:val="00051A78"/>
    <w:rsid w:val="000526FF"/>
    <w:rsid w:val="00053377"/>
    <w:rsid w:val="000537CF"/>
    <w:rsid w:val="000544D7"/>
    <w:rsid w:val="00055587"/>
    <w:rsid w:val="0005630E"/>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554B"/>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EB5"/>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6CF"/>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3B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D4A"/>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0D46"/>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76"/>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D8"/>
    <w:rsid w:val="001800FF"/>
    <w:rsid w:val="0018019E"/>
    <w:rsid w:val="00180486"/>
    <w:rsid w:val="00180610"/>
    <w:rsid w:val="00181102"/>
    <w:rsid w:val="00181309"/>
    <w:rsid w:val="0018136F"/>
    <w:rsid w:val="001813C4"/>
    <w:rsid w:val="001819AA"/>
    <w:rsid w:val="00182E10"/>
    <w:rsid w:val="00182F36"/>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2F8"/>
    <w:rsid w:val="001E0CD1"/>
    <w:rsid w:val="001E0CF6"/>
    <w:rsid w:val="001E10AF"/>
    <w:rsid w:val="001E17F8"/>
    <w:rsid w:val="001E1C28"/>
    <w:rsid w:val="001E1D2C"/>
    <w:rsid w:val="001E2A6C"/>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17775"/>
    <w:rsid w:val="002200BF"/>
    <w:rsid w:val="00220807"/>
    <w:rsid w:val="0022101E"/>
    <w:rsid w:val="002213AF"/>
    <w:rsid w:val="00221556"/>
    <w:rsid w:val="00222051"/>
    <w:rsid w:val="00222456"/>
    <w:rsid w:val="002227E5"/>
    <w:rsid w:val="002227F6"/>
    <w:rsid w:val="00222846"/>
    <w:rsid w:val="00223051"/>
    <w:rsid w:val="0022372D"/>
    <w:rsid w:val="002254E4"/>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41C"/>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4ACE"/>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651"/>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251"/>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E9C"/>
    <w:rsid w:val="002C61B3"/>
    <w:rsid w:val="002C62EF"/>
    <w:rsid w:val="002C65A8"/>
    <w:rsid w:val="002C6A45"/>
    <w:rsid w:val="002C71F0"/>
    <w:rsid w:val="002C7251"/>
    <w:rsid w:val="002C725E"/>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AAA"/>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3E3"/>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7A4"/>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37EE4"/>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7B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1DB"/>
    <w:rsid w:val="00362713"/>
    <w:rsid w:val="00362E52"/>
    <w:rsid w:val="003638E5"/>
    <w:rsid w:val="00363E53"/>
    <w:rsid w:val="0036436B"/>
    <w:rsid w:val="003648A2"/>
    <w:rsid w:val="00364B41"/>
    <w:rsid w:val="00364C69"/>
    <w:rsid w:val="00364D43"/>
    <w:rsid w:val="00364ED8"/>
    <w:rsid w:val="00364EFE"/>
    <w:rsid w:val="00365164"/>
    <w:rsid w:val="00365516"/>
    <w:rsid w:val="003663D5"/>
    <w:rsid w:val="00366C10"/>
    <w:rsid w:val="00366C77"/>
    <w:rsid w:val="00367899"/>
    <w:rsid w:val="0037041D"/>
    <w:rsid w:val="00370E87"/>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C3D"/>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9A6"/>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2BCB"/>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1FED"/>
    <w:rsid w:val="003D279D"/>
    <w:rsid w:val="003D2E2B"/>
    <w:rsid w:val="003D3EAB"/>
    <w:rsid w:val="003D3F17"/>
    <w:rsid w:val="003D49F2"/>
    <w:rsid w:val="003D4EEE"/>
    <w:rsid w:val="003D52A1"/>
    <w:rsid w:val="003D5B3C"/>
    <w:rsid w:val="003D602C"/>
    <w:rsid w:val="003D614E"/>
    <w:rsid w:val="003D7521"/>
    <w:rsid w:val="003D7B54"/>
    <w:rsid w:val="003E06BC"/>
    <w:rsid w:val="003E06CA"/>
    <w:rsid w:val="003E0BF6"/>
    <w:rsid w:val="003E16BE"/>
    <w:rsid w:val="003E1A4D"/>
    <w:rsid w:val="003E2A2C"/>
    <w:rsid w:val="003E3336"/>
    <w:rsid w:val="003E47EF"/>
    <w:rsid w:val="003E4DAC"/>
    <w:rsid w:val="003E5F32"/>
    <w:rsid w:val="003E6907"/>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0F5"/>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0ED7"/>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D0E"/>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5F9C"/>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BDB"/>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4C0"/>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45B"/>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61D"/>
    <w:rsid w:val="005C7CD4"/>
    <w:rsid w:val="005C7F34"/>
    <w:rsid w:val="005C7FFC"/>
    <w:rsid w:val="005D03BB"/>
    <w:rsid w:val="005D0612"/>
    <w:rsid w:val="005D0773"/>
    <w:rsid w:val="005D0811"/>
    <w:rsid w:val="005D08AC"/>
    <w:rsid w:val="005D0C1A"/>
    <w:rsid w:val="005D0D56"/>
    <w:rsid w:val="005D124F"/>
    <w:rsid w:val="005D213B"/>
    <w:rsid w:val="005D3221"/>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0D4D"/>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0F13"/>
    <w:rsid w:val="00601368"/>
    <w:rsid w:val="0060185E"/>
    <w:rsid w:val="00602155"/>
    <w:rsid w:val="006024CF"/>
    <w:rsid w:val="00603821"/>
    <w:rsid w:val="00603FF3"/>
    <w:rsid w:val="006047F8"/>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AEC"/>
    <w:rsid w:val="00613B53"/>
    <w:rsid w:val="00613D11"/>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614B"/>
    <w:rsid w:val="0063750B"/>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2D19"/>
    <w:rsid w:val="006631DB"/>
    <w:rsid w:val="006631DF"/>
    <w:rsid w:val="006634A5"/>
    <w:rsid w:val="00663FE5"/>
    <w:rsid w:val="006644A0"/>
    <w:rsid w:val="006644B2"/>
    <w:rsid w:val="0066458F"/>
    <w:rsid w:val="00664D0F"/>
    <w:rsid w:val="00664F98"/>
    <w:rsid w:val="006669A4"/>
    <w:rsid w:val="006669BC"/>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708"/>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8A2"/>
    <w:rsid w:val="006B6FB3"/>
    <w:rsid w:val="006B706C"/>
    <w:rsid w:val="006B7091"/>
    <w:rsid w:val="006B78A3"/>
    <w:rsid w:val="006B7DB2"/>
    <w:rsid w:val="006C07C1"/>
    <w:rsid w:val="006C150D"/>
    <w:rsid w:val="006C1584"/>
    <w:rsid w:val="006C1734"/>
    <w:rsid w:val="006C1B47"/>
    <w:rsid w:val="006C21E0"/>
    <w:rsid w:val="006C2FC6"/>
    <w:rsid w:val="006C38CE"/>
    <w:rsid w:val="006C3A0B"/>
    <w:rsid w:val="006C3A5D"/>
    <w:rsid w:val="006C4275"/>
    <w:rsid w:val="006C43C2"/>
    <w:rsid w:val="006C4A69"/>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089"/>
    <w:rsid w:val="006D421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72A"/>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A1F"/>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2F7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2E40"/>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4E31"/>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2BF"/>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5BC"/>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4DA9"/>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9C2"/>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59CE"/>
    <w:rsid w:val="007D6904"/>
    <w:rsid w:val="007D6E6D"/>
    <w:rsid w:val="007D6F7D"/>
    <w:rsid w:val="007D7666"/>
    <w:rsid w:val="007E01EE"/>
    <w:rsid w:val="007E06FF"/>
    <w:rsid w:val="007E0BBD"/>
    <w:rsid w:val="007E0EED"/>
    <w:rsid w:val="007E1A69"/>
    <w:rsid w:val="007E1CDB"/>
    <w:rsid w:val="007E20B6"/>
    <w:rsid w:val="007E2E2D"/>
    <w:rsid w:val="007E3137"/>
    <w:rsid w:val="007E38E2"/>
    <w:rsid w:val="007E3B6D"/>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4CB1"/>
    <w:rsid w:val="00805830"/>
    <w:rsid w:val="0080586E"/>
    <w:rsid w:val="00805CC9"/>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530"/>
    <w:rsid w:val="008669AD"/>
    <w:rsid w:val="00866A8F"/>
    <w:rsid w:val="00867C84"/>
    <w:rsid w:val="00867FB4"/>
    <w:rsid w:val="0087096D"/>
    <w:rsid w:val="00870A82"/>
    <w:rsid w:val="00870CC4"/>
    <w:rsid w:val="00870E87"/>
    <w:rsid w:val="008711E3"/>
    <w:rsid w:val="00871F97"/>
    <w:rsid w:val="00872296"/>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4B62"/>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383B"/>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9A0"/>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179"/>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26D"/>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374"/>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CDF"/>
    <w:rsid w:val="009C6D36"/>
    <w:rsid w:val="009C6F8E"/>
    <w:rsid w:val="009C7252"/>
    <w:rsid w:val="009C7C36"/>
    <w:rsid w:val="009C7ED4"/>
    <w:rsid w:val="009C7F3C"/>
    <w:rsid w:val="009D0F3B"/>
    <w:rsid w:val="009D1BFB"/>
    <w:rsid w:val="009D2093"/>
    <w:rsid w:val="009D259F"/>
    <w:rsid w:val="009D2642"/>
    <w:rsid w:val="009D2793"/>
    <w:rsid w:val="009D2BCA"/>
    <w:rsid w:val="009D42E7"/>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791"/>
    <w:rsid w:val="00A01AC5"/>
    <w:rsid w:val="00A01B62"/>
    <w:rsid w:val="00A01C6D"/>
    <w:rsid w:val="00A022A2"/>
    <w:rsid w:val="00A02953"/>
    <w:rsid w:val="00A032D8"/>
    <w:rsid w:val="00A036A5"/>
    <w:rsid w:val="00A03B69"/>
    <w:rsid w:val="00A03BA6"/>
    <w:rsid w:val="00A03D35"/>
    <w:rsid w:val="00A0403D"/>
    <w:rsid w:val="00A0436C"/>
    <w:rsid w:val="00A044A1"/>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4F99"/>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D05"/>
    <w:rsid w:val="00A53FA2"/>
    <w:rsid w:val="00A5419E"/>
    <w:rsid w:val="00A54674"/>
    <w:rsid w:val="00A54B2B"/>
    <w:rsid w:val="00A554D1"/>
    <w:rsid w:val="00A5566A"/>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3A"/>
    <w:rsid w:val="00A67DED"/>
    <w:rsid w:val="00A70691"/>
    <w:rsid w:val="00A70C93"/>
    <w:rsid w:val="00A72470"/>
    <w:rsid w:val="00A725F7"/>
    <w:rsid w:val="00A72911"/>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50"/>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6BBE"/>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5D31"/>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E04"/>
    <w:rsid w:val="00AE4F3C"/>
    <w:rsid w:val="00AE52CD"/>
    <w:rsid w:val="00AE576D"/>
    <w:rsid w:val="00AE5C82"/>
    <w:rsid w:val="00AE5EB2"/>
    <w:rsid w:val="00AE61D6"/>
    <w:rsid w:val="00AE66BE"/>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2005B"/>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781"/>
    <w:rsid w:val="00BA5B95"/>
    <w:rsid w:val="00BA6DF3"/>
    <w:rsid w:val="00BA7914"/>
    <w:rsid w:val="00BB07ED"/>
    <w:rsid w:val="00BB1327"/>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6CE8"/>
    <w:rsid w:val="00BE6DB0"/>
    <w:rsid w:val="00BE6F1F"/>
    <w:rsid w:val="00BE76E3"/>
    <w:rsid w:val="00BE7AF7"/>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946"/>
    <w:rsid w:val="00C15FEB"/>
    <w:rsid w:val="00C16354"/>
    <w:rsid w:val="00C163FE"/>
    <w:rsid w:val="00C16969"/>
    <w:rsid w:val="00C16A9E"/>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C25"/>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68"/>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511"/>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BEC"/>
    <w:rsid w:val="00C85C33"/>
    <w:rsid w:val="00C8662F"/>
    <w:rsid w:val="00C86C74"/>
    <w:rsid w:val="00C86E6F"/>
    <w:rsid w:val="00C86F6B"/>
    <w:rsid w:val="00C904D1"/>
    <w:rsid w:val="00C9068C"/>
    <w:rsid w:val="00C91706"/>
    <w:rsid w:val="00C9197C"/>
    <w:rsid w:val="00C923D2"/>
    <w:rsid w:val="00C924B6"/>
    <w:rsid w:val="00C925A9"/>
    <w:rsid w:val="00C927D8"/>
    <w:rsid w:val="00C92967"/>
    <w:rsid w:val="00C929D2"/>
    <w:rsid w:val="00C93077"/>
    <w:rsid w:val="00C944D0"/>
    <w:rsid w:val="00C95BDE"/>
    <w:rsid w:val="00C95FD1"/>
    <w:rsid w:val="00C9629D"/>
    <w:rsid w:val="00C96658"/>
    <w:rsid w:val="00C96EF6"/>
    <w:rsid w:val="00C97034"/>
    <w:rsid w:val="00C9757E"/>
    <w:rsid w:val="00C97688"/>
    <w:rsid w:val="00C977A3"/>
    <w:rsid w:val="00C97932"/>
    <w:rsid w:val="00CA055F"/>
    <w:rsid w:val="00CA0669"/>
    <w:rsid w:val="00CA0DA6"/>
    <w:rsid w:val="00CA0FBD"/>
    <w:rsid w:val="00CA2C11"/>
    <w:rsid w:val="00CA2E7B"/>
    <w:rsid w:val="00CA33ED"/>
    <w:rsid w:val="00CA357D"/>
    <w:rsid w:val="00CA3A25"/>
    <w:rsid w:val="00CA3D0C"/>
    <w:rsid w:val="00CA3FC3"/>
    <w:rsid w:val="00CA4321"/>
    <w:rsid w:val="00CA54C1"/>
    <w:rsid w:val="00CA6003"/>
    <w:rsid w:val="00CA654B"/>
    <w:rsid w:val="00CA7B60"/>
    <w:rsid w:val="00CB10C7"/>
    <w:rsid w:val="00CB1DAF"/>
    <w:rsid w:val="00CB2192"/>
    <w:rsid w:val="00CB2229"/>
    <w:rsid w:val="00CB29EF"/>
    <w:rsid w:val="00CB3021"/>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17"/>
    <w:rsid w:val="00CC10FA"/>
    <w:rsid w:val="00CC152E"/>
    <w:rsid w:val="00CC1696"/>
    <w:rsid w:val="00CC16B2"/>
    <w:rsid w:val="00CC191B"/>
    <w:rsid w:val="00CC24B8"/>
    <w:rsid w:val="00CC285C"/>
    <w:rsid w:val="00CC296B"/>
    <w:rsid w:val="00CC3493"/>
    <w:rsid w:val="00CC3596"/>
    <w:rsid w:val="00CC3D95"/>
    <w:rsid w:val="00CC3F93"/>
    <w:rsid w:val="00CC54E5"/>
    <w:rsid w:val="00CC593B"/>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9F8"/>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843"/>
    <w:rsid w:val="00D47D25"/>
    <w:rsid w:val="00D502A4"/>
    <w:rsid w:val="00D50F2E"/>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BB0"/>
    <w:rsid w:val="00D62E19"/>
    <w:rsid w:val="00D63625"/>
    <w:rsid w:val="00D63BC8"/>
    <w:rsid w:val="00D63FE8"/>
    <w:rsid w:val="00D64923"/>
    <w:rsid w:val="00D64CD3"/>
    <w:rsid w:val="00D656DE"/>
    <w:rsid w:val="00D65DBC"/>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500"/>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A82"/>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7B5"/>
    <w:rsid w:val="00E94D7E"/>
    <w:rsid w:val="00E94F28"/>
    <w:rsid w:val="00E953E4"/>
    <w:rsid w:val="00E955CD"/>
    <w:rsid w:val="00E956EE"/>
    <w:rsid w:val="00E95A3C"/>
    <w:rsid w:val="00E95D7A"/>
    <w:rsid w:val="00E96696"/>
    <w:rsid w:val="00E96A6B"/>
    <w:rsid w:val="00E9757F"/>
    <w:rsid w:val="00E975D6"/>
    <w:rsid w:val="00E979D5"/>
    <w:rsid w:val="00EA027D"/>
    <w:rsid w:val="00EA069A"/>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0A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947"/>
    <w:rsid w:val="00F919AD"/>
    <w:rsid w:val="00F91C00"/>
    <w:rsid w:val="00F9225F"/>
    <w:rsid w:val="00F92558"/>
    <w:rsid w:val="00F92B78"/>
    <w:rsid w:val="00F92C87"/>
    <w:rsid w:val="00F92D72"/>
    <w:rsid w:val="00F9357B"/>
    <w:rsid w:val="00F941DF"/>
    <w:rsid w:val="00F94416"/>
    <w:rsid w:val="00F94B3C"/>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6D2"/>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1192"/>
    <w:rsid w:val="00FC1BA1"/>
    <w:rsid w:val="00FC1D9D"/>
    <w:rsid w:val="00FC222B"/>
    <w:rsid w:val="00FC271F"/>
    <w:rsid w:val="00FC2781"/>
    <w:rsid w:val="00FC27C4"/>
    <w:rsid w:val="00FC28BD"/>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24C0"/>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styleId="afd">
    <w:name w:val="Strong"/>
    <w:basedOn w:val="a2"/>
    <w:uiPriority w:val="22"/>
    <w:qFormat/>
    <w:rsid w:val="007845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24637431">
      <w:bodyDiv w:val="1"/>
      <w:marLeft w:val="0"/>
      <w:marRight w:val="0"/>
      <w:marTop w:val="0"/>
      <w:marBottom w:val="0"/>
      <w:divBdr>
        <w:top w:val="none" w:sz="0" w:space="0" w:color="auto"/>
        <w:left w:val="none" w:sz="0" w:space="0" w:color="auto"/>
        <w:bottom w:val="none" w:sz="0" w:space="0" w:color="auto"/>
        <w:right w:val="none" w:sz="0" w:space="0" w:color="auto"/>
      </w:divBdr>
      <w:divsChild>
        <w:div w:id="1878932345">
          <w:marLeft w:val="0"/>
          <w:marRight w:val="0"/>
          <w:marTop w:val="0"/>
          <w:marBottom w:val="0"/>
          <w:divBdr>
            <w:top w:val="none" w:sz="0" w:space="0" w:color="auto"/>
            <w:left w:val="none" w:sz="0" w:space="0" w:color="auto"/>
            <w:bottom w:val="none" w:sz="0" w:space="0" w:color="auto"/>
            <w:right w:val="none" w:sz="0" w:space="0" w:color="auto"/>
          </w:divBdr>
          <w:divsChild>
            <w:div w:id="293827615">
              <w:marLeft w:val="0"/>
              <w:marRight w:val="0"/>
              <w:marTop w:val="0"/>
              <w:marBottom w:val="0"/>
              <w:divBdr>
                <w:top w:val="none" w:sz="0" w:space="0" w:color="auto"/>
                <w:left w:val="none" w:sz="0" w:space="0" w:color="auto"/>
                <w:bottom w:val="none" w:sz="0" w:space="0" w:color="auto"/>
                <w:right w:val="none" w:sz="0" w:space="0" w:color="auto"/>
              </w:divBdr>
            </w:div>
            <w:div w:id="1910648252">
              <w:marLeft w:val="0"/>
              <w:marRight w:val="0"/>
              <w:marTop w:val="0"/>
              <w:marBottom w:val="0"/>
              <w:divBdr>
                <w:top w:val="none" w:sz="0" w:space="0" w:color="auto"/>
                <w:left w:val="none" w:sz="0" w:space="0" w:color="auto"/>
                <w:bottom w:val="none" w:sz="0" w:space="0" w:color="auto"/>
                <w:right w:val="none" w:sz="0" w:space="0" w:color="auto"/>
              </w:divBdr>
            </w:div>
            <w:div w:id="3654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41867296">
      <w:bodyDiv w:val="1"/>
      <w:marLeft w:val="0"/>
      <w:marRight w:val="0"/>
      <w:marTop w:val="0"/>
      <w:marBottom w:val="0"/>
      <w:divBdr>
        <w:top w:val="none" w:sz="0" w:space="0" w:color="auto"/>
        <w:left w:val="none" w:sz="0" w:space="0" w:color="auto"/>
        <w:bottom w:val="none" w:sz="0" w:space="0" w:color="auto"/>
        <w:right w:val="none" w:sz="0" w:space="0" w:color="auto"/>
      </w:divBdr>
      <w:divsChild>
        <w:div w:id="1430813011">
          <w:marLeft w:val="0"/>
          <w:marRight w:val="0"/>
          <w:marTop w:val="0"/>
          <w:marBottom w:val="0"/>
          <w:divBdr>
            <w:top w:val="none" w:sz="0" w:space="0" w:color="auto"/>
            <w:left w:val="none" w:sz="0" w:space="0" w:color="auto"/>
            <w:bottom w:val="none" w:sz="0" w:space="0" w:color="auto"/>
            <w:right w:val="none" w:sz="0" w:space="0" w:color="auto"/>
          </w:divBdr>
          <w:divsChild>
            <w:div w:id="52586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07807517">
      <w:bodyDiv w:val="1"/>
      <w:marLeft w:val="0"/>
      <w:marRight w:val="0"/>
      <w:marTop w:val="0"/>
      <w:marBottom w:val="0"/>
      <w:divBdr>
        <w:top w:val="none" w:sz="0" w:space="0" w:color="auto"/>
        <w:left w:val="none" w:sz="0" w:space="0" w:color="auto"/>
        <w:bottom w:val="none" w:sz="0" w:space="0" w:color="auto"/>
        <w:right w:val="none" w:sz="0" w:space="0" w:color="auto"/>
      </w:divBdr>
      <w:divsChild>
        <w:div w:id="1360206668">
          <w:marLeft w:val="0"/>
          <w:marRight w:val="0"/>
          <w:marTop w:val="0"/>
          <w:marBottom w:val="0"/>
          <w:divBdr>
            <w:top w:val="none" w:sz="0" w:space="0" w:color="auto"/>
            <w:left w:val="none" w:sz="0" w:space="0" w:color="auto"/>
            <w:bottom w:val="none" w:sz="0" w:space="0" w:color="auto"/>
            <w:right w:val="none" w:sz="0" w:space="0" w:color="auto"/>
          </w:divBdr>
          <w:divsChild>
            <w:div w:id="1380278147">
              <w:marLeft w:val="0"/>
              <w:marRight w:val="0"/>
              <w:marTop w:val="0"/>
              <w:marBottom w:val="0"/>
              <w:divBdr>
                <w:top w:val="none" w:sz="0" w:space="0" w:color="auto"/>
                <w:left w:val="none" w:sz="0" w:space="0" w:color="auto"/>
                <w:bottom w:val="none" w:sz="0" w:space="0" w:color="auto"/>
                <w:right w:val="none" w:sz="0" w:space="0" w:color="auto"/>
              </w:divBdr>
            </w:div>
            <w:div w:id="603391299">
              <w:marLeft w:val="0"/>
              <w:marRight w:val="0"/>
              <w:marTop w:val="0"/>
              <w:marBottom w:val="0"/>
              <w:divBdr>
                <w:top w:val="none" w:sz="0" w:space="0" w:color="auto"/>
                <w:left w:val="none" w:sz="0" w:space="0" w:color="auto"/>
                <w:bottom w:val="none" w:sz="0" w:space="0" w:color="auto"/>
                <w:right w:val="none" w:sz="0" w:space="0" w:color="auto"/>
              </w:divBdr>
            </w:div>
            <w:div w:id="1974019588">
              <w:marLeft w:val="0"/>
              <w:marRight w:val="0"/>
              <w:marTop w:val="0"/>
              <w:marBottom w:val="0"/>
              <w:divBdr>
                <w:top w:val="none" w:sz="0" w:space="0" w:color="auto"/>
                <w:left w:val="none" w:sz="0" w:space="0" w:color="auto"/>
                <w:bottom w:val="none" w:sz="0" w:space="0" w:color="auto"/>
                <w:right w:val="none" w:sz="0" w:space="0" w:color="auto"/>
              </w:divBdr>
            </w:div>
            <w:div w:id="2056737667">
              <w:marLeft w:val="0"/>
              <w:marRight w:val="0"/>
              <w:marTop w:val="0"/>
              <w:marBottom w:val="0"/>
              <w:divBdr>
                <w:top w:val="none" w:sz="0" w:space="0" w:color="auto"/>
                <w:left w:val="none" w:sz="0" w:space="0" w:color="auto"/>
                <w:bottom w:val="none" w:sz="0" w:space="0" w:color="auto"/>
                <w:right w:val="none" w:sz="0" w:space="0" w:color="auto"/>
              </w:divBdr>
            </w:div>
            <w:div w:id="1573662552">
              <w:marLeft w:val="0"/>
              <w:marRight w:val="0"/>
              <w:marTop w:val="0"/>
              <w:marBottom w:val="0"/>
              <w:divBdr>
                <w:top w:val="none" w:sz="0" w:space="0" w:color="auto"/>
                <w:left w:val="none" w:sz="0" w:space="0" w:color="auto"/>
                <w:bottom w:val="none" w:sz="0" w:space="0" w:color="auto"/>
                <w:right w:val="none" w:sz="0" w:space="0" w:color="auto"/>
              </w:divBdr>
            </w:div>
            <w:div w:id="1660423172">
              <w:marLeft w:val="0"/>
              <w:marRight w:val="0"/>
              <w:marTop w:val="0"/>
              <w:marBottom w:val="0"/>
              <w:divBdr>
                <w:top w:val="none" w:sz="0" w:space="0" w:color="auto"/>
                <w:left w:val="none" w:sz="0" w:space="0" w:color="auto"/>
                <w:bottom w:val="none" w:sz="0" w:space="0" w:color="auto"/>
                <w:right w:val="none" w:sz="0" w:space="0" w:color="auto"/>
              </w:divBdr>
            </w:div>
            <w:div w:id="21077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0589">
      <w:bodyDiv w:val="1"/>
      <w:marLeft w:val="0"/>
      <w:marRight w:val="0"/>
      <w:marTop w:val="0"/>
      <w:marBottom w:val="0"/>
      <w:divBdr>
        <w:top w:val="none" w:sz="0" w:space="0" w:color="auto"/>
        <w:left w:val="none" w:sz="0" w:space="0" w:color="auto"/>
        <w:bottom w:val="none" w:sz="0" w:space="0" w:color="auto"/>
        <w:right w:val="none" w:sz="0" w:space="0" w:color="auto"/>
      </w:divBdr>
      <w:divsChild>
        <w:div w:id="1984701741">
          <w:marLeft w:val="0"/>
          <w:marRight w:val="0"/>
          <w:marTop w:val="0"/>
          <w:marBottom w:val="0"/>
          <w:divBdr>
            <w:top w:val="none" w:sz="0" w:space="0" w:color="auto"/>
            <w:left w:val="none" w:sz="0" w:space="0" w:color="auto"/>
            <w:bottom w:val="none" w:sz="0" w:space="0" w:color="auto"/>
            <w:right w:val="none" w:sz="0" w:space="0" w:color="auto"/>
          </w:divBdr>
          <w:divsChild>
            <w:div w:id="1249654662">
              <w:marLeft w:val="0"/>
              <w:marRight w:val="0"/>
              <w:marTop w:val="0"/>
              <w:marBottom w:val="0"/>
              <w:divBdr>
                <w:top w:val="none" w:sz="0" w:space="0" w:color="auto"/>
                <w:left w:val="none" w:sz="0" w:space="0" w:color="auto"/>
                <w:bottom w:val="none" w:sz="0" w:space="0" w:color="auto"/>
                <w:right w:val="none" w:sz="0" w:space="0" w:color="auto"/>
              </w:divBdr>
            </w:div>
            <w:div w:id="877280237">
              <w:marLeft w:val="0"/>
              <w:marRight w:val="0"/>
              <w:marTop w:val="0"/>
              <w:marBottom w:val="0"/>
              <w:divBdr>
                <w:top w:val="none" w:sz="0" w:space="0" w:color="auto"/>
                <w:left w:val="none" w:sz="0" w:space="0" w:color="auto"/>
                <w:bottom w:val="none" w:sz="0" w:space="0" w:color="auto"/>
                <w:right w:val="none" w:sz="0" w:space="0" w:color="auto"/>
              </w:divBdr>
            </w:div>
            <w:div w:id="406074908">
              <w:marLeft w:val="0"/>
              <w:marRight w:val="0"/>
              <w:marTop w:val="0"/>
              <w:marBottom w:val="0"/>
              <w:divBdr>
                <w:top w:val="none" w:sz="0" w:space="0" w:color="auto"/>
                <w:left w:val="none" w:sz="0" w:space="0" w:color="auto"/>
                <w:bottom w:val="none" w:sz="0" w:space="0" w:color="auto"/>
                <w:right w:val="none" w:sz="0" w:space="0" w:color="auto"/>
              </w:divBdr>
            </w:div>
            <w:div w:id="1759326399">
              <w:marLeft w:val="0"/>
              <w:marRight w:val="0"/>
              <w:marTop w:val="0"/>
              <w:marBottom w:val="0"/>
              <w:divBdr>
                <w:top w:val="none" w:sz="0" w:space="0" w:color="auto"/>
                <w:left w:val="none" w:sz="0" w:space="0" w:color="auto"/>
                <w:bottom w:val="none" w:sz="0" w:space="0" w:color="auto"/>
                <w:right w:val="none" w:sz="0" w:space="0" w:color="auto"/>
              </w:divBdr>
            </w:div>
            <w:div w:id="61933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89417667">
      <w:bodyDiv w:val="1"/>
      <w:marLeft w:val="0"/>
      <w:marRight w:val="0"/>
      <w:marTop w:val="0"/>
      <w:marBottom w:val="0"/>
      <w:divBdr>
        <w:top w:val="none" w:sz="0" w:space="0" w:color="auto"/>
        <w:left w:val="none" w:sz="0" w:space="0" w:color="auto"/>
        <w:bottom w:val="none" w:sz="0" w:space="0" w:color="auto"/>
        <w:right w:val="none" w:sz="0" w:space="0" w:color="auto"/>
      </w:divBdr>
      <w:divsChild>
        <w:div w:id="1953437607">
          <w:marLeft w:val="0"/>
          <w:marRight w:val="0"/>
          <w:marTop w:val="0"/>
          <w:marBottom w:val="0"/>
          <w:divBdr>
            <w:top w:val="none" w:sz="0" w:space="0" w:color="auto"/>
            <w:left w:val="none" w:sz="0" w:space="0" w:color="auto"/>
            <w:bottom w:val="none" w:sz="0" w:space="0" w:color="auto"/>
            <w:right w:val="none" w:sz="0" w:space="0" w:color="auto"/>
          </w:divBdr>
          <w:divsChild>
            <w:div w:id="14535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70940722">
      <w:bodyDiv w:val="1"/>
      <w:marLeft w:val="0"/>
      <w:marRight w:val="0"/>
      <w:marTop w:val="0"/>
      <w:marBottom w:val="0"/>
      <w:divBdr>
        <w:top w:val="none" w:sz="0" w:space="0" w:color="auto"/>
        <w:left w:val="none" w:sz="0" w:space="0" w:color="auto"/>
        <w:bottom w:val="none" w:sz="0" w:space="0" w:color="auto"/>
        <w:right w:val="none" w:sz="0" w:space="0" w:color="auto"/>
      </w:divBdr>
      <w:divsChild>
        <w:div w:id="330376668">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A5943C-819A-46BE-8915-DBE22D12239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180</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77</cp:revision>
  <dcterms:created xsi:type="dcterms:W3CDTF">2024-08-09T04:10:00Z</dcterms:created>
  <dcterms:modified xsi:type="dcterms:W3CDTF">2025-05-09T07:04:00Z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